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651668D2" w:rsidR="00700EF5" w:rsidRPr="00E4226B" w:rsidRDefault="00700EF5" w:rsidP="00700EF5">
      <w:pPr>
        <w:pStyle w:val="3GPPHeader"/>
        <w:spacing w:after="60"/>
        <w:rPr>
          <w:sz w:val="32"/>
          <w:szCs w:val="32"/>
        </w:rPr>
      </w:pPr>
      <w:r w:rsidRPr="00E4226B">
        <w:t xml:space="preserve">3GPP TSG-RAN WG2 </w:t>
      </w:r>
      <w:r w:rsidR="00E4226B" w:rsidRPr="00E4226B">
        <w:t>NR AH</w:t>
      </w:r>
      <w:r w:rsidRPr="00E4226B">
        <w:t>#</w:t>
      </w:r>
      <w:r w:rsidR="00E4226B" w:rsidRPr="00E4226B">
        <w:t>3</w:t>
      </w:r>
      <w:r w:rsidRPr="00E4226B">
        <w:tab/>
      </w:r>
      <w:r w:rsidRPr="00E4226B">
        <w:rPr>
          <w:sz w:val="32"/>
          <w:szCs w:val="32"/>
        </w:rPr>
        <w:t>Tdoc R2-</w:t>
      </w:r>
      <w:r w:rsidR="00E4226B" w:rsidRPr="00E4226B">
        <w:rPr>
          <w:sz w:val="32"/>
          <w:szCs w:val="32"/>
        </w:rPr>
        <w:t>1800299</w:t>
      </w:r>
    </w:p>
    <w:p w14:paraId="331FB514" w14:textId="5068B0B1" w:rsidR="00700EF5" w:rsidRPr="00CE0424" w:rsidRDefault="00600732" w:rsidP="00700EF5">
      <w:pPr>
        <w:pStyle w:val="3GPPHeader"/>
      </w:pPr>
      <w:r w:rsidRPr="00E4226B">
        <w:t>Vancouver Canada</w:t>
      </w:r>
      <w:r w:rsidR="00700EF5" w:rsidRPr="00E4226B">
        <w:t xml:space="preserve">, </w:t>
      </w:r>
      <w:r w:rsidRPr="00E4226B">
        <w:t>22</w:t>
      </w:r>
      <w:r w:rsidRPr="00E4226B">
        <w:rPr>
          <w:vertAlign w:val="superscript"/>
        </w:rPr>
        <w:t>nd</w:t>
      </w:r>
      <w:r w:rsidRPr="00E4226B">
        <w:t xml:space="preserve"> </w:t>
      </w:r>
      <w:r w:rsidR="00700EF5" w:rsidRPr="00E4226B">
        <w:t xml:space="preserve">– </w:t>
      </w:r>
      <w:r w:rsidRPr="00E4226B">
        <w:t>26</w:t>
      </w:r>
      <w:r w:rsidRPr="00E4226B">
        <w:rPr>
          <w:vertAlign w:val="superscript"/>
        </w:rPr>
        <w:t>th</w:t>
      </w:r>
      <w:r w:rsidRPr="00E4226B">
        <w:t xml:space="preserve"> January 2018</w:t>
      </w:r>
      <w:r w:rsidRPr="00E4226B">
        <w:tab/>
        <w:t>(Resubmission of R2-1712498)</w:t>
      </w:r>
    </w:p>
    <w:p w14:paraId="627283B3" w14:textId="77777777" w:rsidR="00E90E49" w:rsidRPr="00CE0424" w:rsidRDefault="00E90E49" w:rsidP="00357380">
      <w:pPr>
        <w:pStyle w:val="3GPPHeader"/>
      </w:pPr>
    </w:p>
    <w:p w14:paraId="5E335626" w14:textId="7A52D11F" w:rsidR="00E90E49" w:rsidRPr="00FE5E81" w:rsidRDefault="00E90E49" w:rsidP="00311702">
      <w:pPr>
        <w:pStyle w:val="3GPPHeader"/>
        <w:rPr>
          <w:sz w:val="22"/>
          <w:szCs w:val="22"/>
          <w:lang w:val="en-US"/>
        </w:rPr>
      </w:pPr>
      <w:r w:rsidRPr="00E4226B">
        <w:rPr>
          <w:sz w:val="22"/>
          <w:szCs w:val="22"/>
          <w:lang w:val="en-US"/>
        </w:rPr>
        <w:t>Agenda Item:</w:t>
      </w:r>
      <w:r w:rsidRPr="00E4226B">
        <w:rPr>
          <w:sz w:val="22"/>
          <w:szCs w:val="22"/>
          <w:lang w:val="en-US"/>
        </w:rPr>
        <w:tab/>
      </w:r>
      <w:r w:rsidR="00FE5E81" w:rsidRPr="00E4226B">
        <w:rPr>
          <w:sz w:val="22"/>
          <w:szCs w:val="22"/>
          <w:lang w:val="en-US"/>
        </w:rPr>
        <w:t>10.</w:t>
      </w:r>
      <w:r w:rsidR="00E4226B" w:rsidRPr="00E4226B">
        <w:rPr>
          <w:sz w:val="22"/>
          <w:szCs w:val="22"/>
          <w:lang w:val="en-US"/>
        </w:rPr>
        <w:t>4.1.6.5</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10838FBE" w:rsidR="00E90E49" w:rsidRPr="00CE0424" w:rsidRDefault="003D3C45" w:rsidP="00311702">
      <w:pPr>
        <w:pStyle w:val="3GPPHeader"/>
        <w:rPr>
          <w:sz w:val="22"/>
          <w:szCs w:val="22"/>
        </w:rPr>
      </w:pPr>
      <w:r>
        <w:rPr>
          <w:sz w:val="22"/>
          <w:szCs w:val="22"/>
        </w:rPr>
        <w:t>Title:</w:t>
      </w:r>
      <w:r w:rsidR="00E90E49" w:rsidRPr="00CE0424">
        <w:rPr>
          <w:sz w:val="22"/>
          <w:szCs w:val="22"/>
        </w:rPr>
        <w:tab/>
      </w:r>
      <w:r w:rsidR="00C35DD3" w:rsidRPr="00C35DD3">
        <w:rPr>
          <w:sz w:val="22"/>
          <w:szCs w:val="22"/>
        </w:rPr>
        <w:t>On-demand SI in RRC connected</w:t>
      </w:r>
    </w:p>
    <w:p w14:paraId="36E9707D" w14:textId="659B1F79"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bookmarkStart w:id="0" w:name="_GoBack"/>
      <w:bookmarkEnd w:id="0"/>
    </w:p>
    <w:p w14:paraId="050FEC3C" w14:textId="77777777" w:rsidR="00C24345" w:rsidRDefault="00E90E49" w:rsidP="00A2052C">
      <w:pPr>
        <w:pStyle w:val="Heading1"/>
      </w:pPr>
      <w:r w:rsidRPr="00CE0424">
        <w:t>Introduction</w:t>
      </w:r>
    </w:p>
    <w:p w14:paraId="3C5E3878" w14:textId="14AA6C97" w:rsidR="00377D5D" w:rsidRDefault="00A03D99" w:rsidP="00A2052C">
      <w:r>
        <w:t>For system information that is only provided on-demand</w:t>
      </w:r>
      <w:r w:rsidR="00377D5D">
        <w:t>, two alternatives have been agreed for request of the SI by UEs that are in RRC_IDLE or RRC_INACTIVE, the Msg1 and Msg3 based approaches. The requested SI is then provided through broadcast as indicated in the SI scheduling information in SIB1.</w:t>
      </w:r>
    </w:p>
    <w:p w14:paraId="02E15851" w14:textId="56966DE6" w:rsidR="00856004" w:rsidRPr="00A2052C" w:rsidRDefault="00377D5D" w:rsidP="00A2052C">
      <w:r>
        <w:t>F</w:t>
      </w:r>
      <w:r w:rsidRPr="00377D5D">
        <w:t xml:space="preserve">or UEs in RRC_CONNECTED </w:t>
      </w:r>
      <w:r w:rsidR="00A03D99">
        <w:t>it has been agreed</w:t>
      </w:r>
      <w:r>
        <w:t xml:space="preserve"> in RAN2</w:t>
      </w:r>
      <w:r w:rsidR="00A03D99">
        <w:t xml:space="preserve">, and captured in Stage 2 </w:t>
      </w:r>
      <w:r w:rsidR="00450E19">
        <w:fldChar w:fldCharType="begin"/>
      </w:r>
      <w:r w:rsidR="00450E19">
        <w:instrText xml:space="preserve"> REF _Ref497993038 \r \h </w:instrText>
      </w:r>
      <w:r w:rsidR="00450E19">
        <w:fldChar w:fldCharType="separate"/>
      </w:r>
      <w:r w:rsidR="00450E19">
        <w:t>[1]</w:t>
      </w:r>
      <w:r w:rsidR="00450E19">
        <w:fldChar w:fldCharType="end"/>
      </w:r>
      <w:r w:rsidR="00450E19">
        <w:t xml:space="preserve">, that </w:t>
      </w:r>
      <w:r w:rsidRPr="00377D5D">
        <w:t xml:space="preserve">dedicated RRC signalling </w:t>
      </w:r>
      <w:r w:rsidR="004025F0">
        <w:t>can be</w:t>
      </w:r>
      <w:r w:rsidRPr="00377D5D">
        <w:t xml:space="preserve"> used for the request and delivery of the Other SI</w:t>
      </w:r>
      <w:r>
        <w:t>. This contribution discusses details of the request and provisioning of other SI to a UE in RRC_CONNECTED.</w:t>
      </w:r>
    </w:p>
    <w:p w14:paraId="7696A3A5" w14:textId="0D52F6C8" w:rsidR="004000E8" w:rsidRDefault="004000E8" w:rsidP="00CE0424">
      <w:pPr>
        <w:pStyle w:val="Heading1"/>
      </w:pPr>
      <w:bookmarkStart w:id="1" w:name="_Ref178064866"/>
      <w:r w:rsidRPr="00CE0424">
        <w:t>Discussion</w:t>
      </w:r>
      <w:bookmarkEnd w:id="1"/>
    </w:p>
    <w:p w14:paraId="42D1FCF2" w14:textId="24924EAE" w:rsidR="009B4B9B" w:rsidRPr="009B4B9B" w:rsidRDefault="009B4B9B" w:rsidP="009B4B9B">
      <w:pPr>
        <w:pStyle w:val="Heading2"/>
      </w:pPr>
      <w:r>
        <w:t>On-demand SI request in RRC_CONNECTED</w:t>
      </w:r>
    </w:p>
    <w:p w14:paraId="58A15FBE" w14:textId="56E2D64D" w:rsidR="00E9770C" w:rsidRDefault="0018235D" w:rsidP="00030B05">
      <w:pPr>
        <w:pStyle w:val="BodyText"/>
      </w:pPr>
      <w:r w:rsidRPr="004025F0">
        <w:t xml:space="preserve">It has already been agreed </w:t>
      </w:r>
      <w:r w:rsidR="00265560" w:rsidRPr="004025F0">
        <w:t xml:space="preserve">by RAN2 </w:t>
      </w:r>
      <w:r w:rsidRPr="004025F0">
        <w:t>that</w:t>
      </w:r>
      <w:r w:rsidR="00256234" w:rsidRPr="004025F0">
        <w:t xml:space="preserve"> </w:t>
      </w:r>
      <w:r w:rsidR="00391027" w:rsidRPr="004025F0">
        <w:t xml:space="preserve">dedicated RRC signalling </w:t>
      </w:r>
      <w:r w:rsidR="004025F0" w:rsidRPr="004025F0">
        <w:t xml:space="preserve">can be </w:t>
      </w:r>
      <w:r w:rsidR="00391027" w:rsidRPr="004025F0">
        <w:t xml:space="preserve">used for request and delivery </w:t>
      </w:r>
      <w:r w:rsidR="004025F0" w:rsidRPr="004025F0">
        <w:t xml:space="preserve">of other SI when the UE is </w:t>
      </w:r>
      <w:r w:rsidR="00256234" w:rsidRPr="004025F0">
        <w:t>in RRC_CONNECTED</w:t>
      </w:r>
      <w:r w:rsidR="00391027" w:rsidRPr="004025F0">
        <w:t>.</w:t>
      </w:r>
      <w:r w:rsidR="004025F0">
        <w:t xml:space="preserve"> The UE should then transmit a dedicated RRC SI request message to request </w:t>
      </w:r>
      <w:r w:rsidR="00E9770C">
        <w:t>system information it requires</w:t>
      </w:r>
      <w:r w:rsidR="00827B58">
        <w:t>, which is indicated as available on-demand in SIB1</w:t>
      </w:r>
      <w:r w:rsidR="00E9770C">
        <w:t>.</w:t>
      </w:r>
      <w:r w:rsidR="00827B58">
        <w:t xml:space="preserve"> The UE in RRC_CONNECTED thus needs to check the SI scheduling information in SIB1 prior to sending the SI request, just as for a UE in RRC_IDLE or RRC_INACTIVE.</w:t>
      </w:r>
    </w:p>
    <w:p w14:paraId="5C2804FB" w14:textId="7428CAD5" w:rsidR="004025F0" w:rsidRDefault="004025F0" w:rsidP="00030B05">
      <w:pPr>
        <w:pStyle w:val="BodyText"/>
      </w:pPr>
      <w:r>
        <w:t xml:space="preserve">With the use of dedicated signalling for provisioning of system information to a UE in RRC-CONNECTED, the SI message that is sent may contain different SIBs than the SI messages that are broadcasted (and thus scheduled in the SIB1 message). </w:t>
      </w:r>
      <w:r w:rsidR="00E9770C">
        <w:t xml:space="preserve">The SI request message that is sent by a UE in RRC_CONNECTED should therefore enable that the UE only requests the SIB(s) that it requires, and the minimum granularity should thus be one SIB. This is in difference to the request sent by a UE in RRC_IDLE/RRC_INACTIVE, which will receive one or several broadcasted SI message(s) in response to the SI request. </w:t>
      </w:r>
      <w:r w:rsidR="00E9770C" w:rsidRPr="00030B05">
        <w:t xml:space="preserve">As discussed in </w:t>
      </w:r>
      <w:r w:rsidR="00E9770C">
        <w:fldChar w:fldCharType="begin"/>
      </w:r>
      <w:r w:rsidR="00E9770C">
        <w:instrText xml:space="preserve"> REF _Ref497993090 \r \h </w:instrText>
      </w:r>
      <w:r w:rsidR="00E9770C">
        <w:fldChar w:fldCharType="separate"/>
      </w:r>
      <w:r w:rsidR="00E9770C">
        <w:t>[3]</w:t>
      </w:r>
      <w:r w:rsidR="00E9770C">
        <w:fldChar w:fldCharType="end"/>
      </w:r>
      <w:r w:rsidR="00E9770C" w:rsidRPr="00030B05">
        <w:t>, the minimum granularity of the RRC SI request message that is sent by a UE in RRC_IDLE or RRC_INAC</w:t>
      </w:r>
      <w:r w:rsidR="00827B58">
        <w:t>TIVE in the Msg3 based approach</w:t>
      </w:r>
      <w:r w:rsidR="00E9770C" w:rsidRPr="00030B05">
        <w:t xml:space="preserve"> should </w:t>
      </w:r>
      <w:r w:rsidR="00E9770C">
        <w:t xml:space="preserve">therefore </w:t>
      </w:r>
      <w:r w:rsidR="00E9770C" w:rsidRPr="00030B05">
        <w:t>be one SI message.</w:t>
      </w:r>
    </w:p>
    <w:p w14:paraId="37D8E571" w14:textId="77777777" w:rsidR="001353C0" w:rsidRDefault="001353C0" w:rsidP="00030B05">
      <w:pPr>
        <w:pStyle w:val="BodyText"/>
      </w:pPr>
    </w:p>
    <w:p w14:paraId="69369C53" w14:textId="77777777" w:rsidR="00E9770C" w:rsidRDefault="00E9770C" w:rsidP="00E9770C">
      <w:pPr>
        <w:pStyle w:val="Proposal"/>
      </w:pPr>
      <w:bookmarkStart w:id="2" w:name="_Toc497989092"/>
      <w:bookmarkStart w:id="3" w:name="_Toc497992539"/>
      <w:bookmarkStart w:id="4" w:name="_Toc497998893"/>
      <w:bookmarkStart w:id="5" w:name="_Toc498005008"/>
      <w:bookmarkStart w:id="6" w:name="_Toc498006063"/>
      <w:bookmarkStart w:id="7" w:name="_Toc498595529"/>
      <w:bookmarkStart w:id="8" w:name="_Toc498595572"/>
      <w:bookmarkStart w:id="9" w:name="_Toc498595615"/>
      <w:bookmarkStart w:id="10" w:name="_Toc503354653"/>
      <w:r>
        <w:t xml:space="preserve">To request a SIB that is provided on-demand in a cell, a UE in RRC_CONNECTED </w:t>
      </w:r>
      <w:bookmarkStart w:id="11" w:name="_Hlk497985794"/>
      <w:r>
        <w:t>sends a dedicated RRC SI request message</w:t>
      </w:r>
      <w:bookmarkEnd w:id="11"/>
      <w:r>
        <w:t>.</w:t>
      </w:r>
      <w:bookmarkEnd w:id="2"/>
      <w:r>
        <w:t xml:space="preserve"> The UE in RRC_CONNECTED checks the SI scheduling information in SIB1 prior to sending the request.</w:t>
      </w:r>
      <w:bookmarkEnd w:id="3"/>
      <w:bookmarkEnd w:id="4"/>
      <w:bookmarkEnd w:id="5"/>
      <w:bookmarkEnd w:id="6"/>
      <w:bookmarkEnd w:id="7"/>
      <w:bookmarkEnd w:id="8"/>
      <w:bookmarkEnd w:id="9"/>
      <w:bookmarkEnd w:id="10"/>
    </w:p>
    <w:p w14:paraId="6F181A1B" w14:textId="77777777" w:rsidR="00E9770C" w:rsidRDefault="00E9770C" w:rsidP="00E9770C">
      <w:pPr>
        <w:pStyle w:val="Proposal"/>
      </w:pPr>
      <w:bookmarkStart w:id="12" w:name="_Toc497989093"/>
      <w:bookmarkStart w:id="13" w:name="_Toc497992540"/>
      <w:bookmarkStart w:id="14" w:name="_Toc497998894"/>
      <w:bookmarkStart w:id="15" w:name="_Toc498005009"/>
      <w:bookmarkStart w:id="16" w:name="_Toc498006064"/>
      <w:bookmarkStart w:id="17" w:name="_Toc498595530"/>
      <w:bookmarkStart w:id="18" w:name="_Toc498595573"/>
      <w:bookmarkStart w:id="19" w:name="_Toc498595616"/>
      <w:bookmarkStart w:id="20" w:name="_Toc503354654"/>
      <w:r w:rsidRPr="00451FF2">
        <w:t xml:space="preserve">The minimum granularity of the requested SI </w:t>
      </w:r>
      <w:r>
        <w:t xml:space="preserve">in the dedicated SI request message sent by a UE in RRC_CONNECTED </w:t>
      </w:r>
      <w:r w:rsidRPr="00451FF2">
        <w:t>should be one SI</w:t>
      </w:r>
      <w:r>
        <w:t>B.</w:t>
      </w:r>
      <w:bookmarkEnd w:id="12"/>
      <w:bookmarkEnd w:id="13"/>
      <w:bookmarkEnd w:id="14"/>
      <w:bookmarkEnd w:id="15"/>
      <w:bookmarkEnd w:id="16"/>
      <w:bookmarkEnd w:id="17"/>
      <w:bookmarkEnd w:id="18"/>
      <w:bookmarkEnd w:id="19"/>
      <w:bookmarkEnd w:id="20"/>
    </w:p>
    <w:p w14:paraId="6A46A8CE" w14:textId="14FAC923" w:rsidR="004025F0" w:rsidRDefault="004025F0" w:rsidP="00030B05">
      <w:pPr>
        <w:pStyle w:val="BodyText"/>
      </w:pPr>
    </w:p>
    <w:p w14:paraId="7402F324" w14:textId="1E0F1D9B" w:rsidR="009B4B9B" w:rsidRDefault="00A755FB" w:rsidP="00030B05">
      <w:pPr>
        <w:pStyle w:val="BodyText"/>
      </w:pPr>
      <w:r w:rsidRPr="00966F84">
        <w:t xml:space="preserve">There may be occasions where a UE in RRC_CONNECTED is not able to successfully acquire a broadcasted SI message, even though it may maintain its dedicated connection to the gNB. This may be due to that UE specific beamforming, as well as e.g. HARQ based retransmissions and UE specific selection of modulation and coding scheme, can be used in RRC_CONNECTED. This is not an option for the broadcasted transmissions. Since there may be SIBs that are part of “other SI”, i.e. SIB2 and above, which are broadcasted </w:t>
      </w:r>
      <w:r w:rsidRPr="00966F84">
        <w:lastRenderedPageBreak/>
        <w:t xml:space="preserve">and thus not provided on-demand, the UE may be unable to acquire some of the other SI, which is broadcasted. </w:t>
      </w:r>
      <w:r w:rsidR="00966F84" w:rsidRPr="00966F84">
        <w:t xml:space="preserve">At the same time </w:t>
      </w:r>
      <w:r w:rsidRPr="00966F84">
        <w:t>the UE may</w:t>
      </w:r>
      <w:r w:rsidR="00966F84" w:rsidRPr="00966F84">
        <w:t>, per proposal 1,</w:t>
      </w:r>
      <w:r w:rsidRPr="00966F84">
        <w:t xml:space="preserve"> </w:t>
      </w:r>
      <w:r w:rsidR="00966F84" w:rsidRPr="00966F84">
        <w:t xml:space="preserve">request the SIBs that are only provided </w:t>
      </w:r>
      <w:r w:rsidRPr="00966F84">
        <w:t>on-demand</w:t>
      </w:r>
      <w:r w:rsidR="00966F84" w:rsidRPr="00966F84">
        <w:t xml:space="preserve"> through dedicated signalling, and thus receive those via dedicated signalling. We therefore think it should be discussed if the UE should be allowed to request (through the dedicated signalling) also SIBs that are being broadcasted in the cell, in case the UE is not able to successfully receive the broadcasted transmission of the corresponding SI message.</w:t>
      </w:r>
      <w:r w:rsidR="00966F84">
        <w:t xml:space="preserve"> </w:t>
      </w:r>
    </w:p>
    <w:p w14:paraId="2FD2B3EE" w14:textId="77777777" w:rsidR="009B4B9B" w:rsidRDefault="009B4B9B" w:rsidP="009B4B9B">
      <w:pPr>
        <w:pStyle w:val="BodyText"/>
      </w:pPr>
    </w:p>
    <w:p w14:paraId="414D6ED4" w14:textId="76758D32" w:rsidR="009B4B9B" w:rsidRPr="003A6237" w:rsidRDefault="00966F84" w:rsidP="009B4B9B">
      <w:pPr>
        <w:pStyle w:val="Proposal"/>
      </w:pPr>
      <w:bookmarkStart w:id="21" w:name="_Toc497989096"/>
      <w:bookmarkStart w:id="22" w:name="_Toc497992545"/>
      <w:bookmarkStart w:id="23" w:name="_Toc497998899"/>
      <w:bookmarkStart w:id="24" w:name="_Toc498005010"/>
      <w:bookmarkStart w:id="25" w:name="_Toc498006065"/>
      <w:bookmarkStart w:id="26" w:name="_Toc498595531"/>
      <w:bookmarkStart w:id="27" w:name="_Toc498595574"/>
      <w:bookmarkStart w:id="28" w:name="_Toc498595617"/>
      <w:bookmarkStart w:id="29" w:name="_Toc503354655"/>
      <w:r w:rsidRPr="003A6237">
        <w:t>RAN2 should discuss if a</w:t>
      </w:r>
      <w:r w:rsidR="009B4B9B" w:rsidRPr="003A6237">
        <w:t xml:space="preserve"> UE in RRC_CONNECTED may </w:t>
      </w:r>
      <w:r w:rsidRPr="003A6237">
        <w:t xml:space="preserve">(through </w:t>
      </w:r>
      <w:r w:rsidR="009B4B9B" w:rsidRPr="003A6237">
        <w:t>dedicated RRC SI request message</w:t>
      </w:r>
      <w:r w:rsidRPr="003A6237">
        <w:t>)</w:t>
      </w:r>
      <w:r w:rsidR="009B4B9B" w:rsidRPr="003A6237">
        <w:t xml:space="preserve"> </w:t>
      </w:r>
      <w:r w:rsidRPr="003A6237">
        <w:t xml:space="preserve">also </w:t>
      </w:r>
      <w:r w:rsidR="009B4B9B" w:rsidRPr="003A6237">
        <w:t>request a SIB that is broadcasted in the cell, if the UE is not able to successfully receive the broadcasted transmission of the corresponding SI message.</w:t>
      </w:r>
      <w:bookmarkEnd w:id="21"/>
      <w:bookmarkEnd w:id="22"/>
      <w:bookmarkEnd w:id="23"/>
      <w:bookmarkEnd w:id="24"/>
      <w:bookmarkEnd w:id="25"/>
      <w:bookmarkEnd w:id="26"/>
      <w:bookmarkEnd w:id="27"/>
      <w:bookmarkEnd w:id="28"/>
      <w:bookmarkEnd w:id="29"/>
    </w:p>
    <w:p w14:paraId="171B0184" w14:textId="77777777" w:rsidR="009B4B9B" w:rsidRDefault="009B4B9B" w:rsidP="00030B05">
      <w:pPr>
        <w:pStyle w:val="BodyText"/>
      </w:pPr>
    </w:p>
    <w:p w14:paraId="54F16036" w14:textId="4B49A9D2" w:rsidR="009B4B9B" w:rsidRDefault="009B4B9B" w:rsidP="009B4B9B">
      <w:pPr>
        <w:pStyle w:val="Heading2"/>
      </w:pPr>
      <w:r>
        <w:t>Provision of system information in RRC_CONNECTED</w:t>
      </w:r>
    </w:p>
    <w:p w14:paraId="1DBD9E4F" w14:textId="197947FC" w:rsidR="00E9770C" w:rsidRPr="001353C0" w:rsidRDefault="00E9770C" w:rsidP="00030B05">
      <w:pPr>
        <w:pStyle w:val="BodyText"/>
      </w:pPr>
      <w:r w:rsidRPr="001353C0">
        <w:t>After the UE in RRC_CONNECTED has sent the dedicated SI request message, two alternatives can be identified for provision of the requested system information:</w:t>
      </w:r>
    </w:p>
    <w:p w14:paraId="5CCB47DE" w14:textId="7BCB38FD" w:rsidR="00E9770C" w:rsidRPr="001353C0" w:rsidRDefault="00E9770C" w:rsidP="00E9770C">
      <w:pPr>
        <w:pStyle w:val="BodyText"/>
        <w:numPr>
          <w:ilvl w:val="0"/>
          <w:numId w:val="18"/>
        </w:numPr>
      </w:pPr>
      <w:r w:rsidRPr="001353C0">
        <w:t xml:space="preserve">The network sends dedicated </w:t>
      </w:r>
      <w:r w:rsidR="009072A4">
        <w:t>(</w:t>
      </w:r>
      <w:r w:rsidRPr="001353C0">
        <w:t>RRC</w:t>
      </w:r>
      <w:r w:rsidR="009072A4">
        <w:t>)</w:t>
      </w:r>
      <w:r w:rsidRPr="001353C0">
        <w:t xml:space="preserve"> SI message</w:t>
      </w:r>
      <w:r w:rsidR="001353C0" w:rsidRPr="001353C0">
        <w:t>(s)</w:t>
      </w:r>
      <w:r w:rsidRPr="001353C0">
        <w:t xml:space="preserve"> to the UE.</w:t>
      </w:r>
      <w:r w:rsidR="009072A4">
        <w:t xml:space="preserve"> The dedicated SI message is addressed only to the requesting UE, using its C-RNTI.</w:t>
      </w:r>
    </w:p>
    <w:p w14:paraId="72EC32DF" w14:textId="3CA6773F" w:rsidR="00E9770C" w:rsidRPr="001353C0" w:rsidRDefault="00E9770C" w:rsidP="00E9770C">
      <w:pPr>
        <w:pStyle w:val="BodyText"/>
        <w:numPr>
          <w:ilvl w:val="0"/>
          <w:numId w:val="18"/>
        </w:numPr>
      </w:pPr>
      <w:r w:rsidRPr="001353C0">
        <w:t xml:space="preserve">The UE acquires the requested </w:t>
      </w:r>
      <w:r w:rsidR="001353C0" w:rsidRPr="001353C0">
        <w:t>system information from broadcasted transmissions</w:t>
      </w:r>
      <w:r w:rsidR="00DD1EF6">
        <w:t xml:space="preserve">, i.e. </w:t>
      </w:r>
      <w:r w:rsidR="009072A4">
        <w:t xml:space="preserve">the </w:t>
      </w:r>
      <w:r w:rsidR="00DD1EF6">
        <w:t xml:space="preserve">transmissions in the </w:t>
      </w:r>
      <w:r w:rsidR="00DD1EF6" w:rsidRPr="009072A4">
        <w:t>SI window</w:t>
      </w:r>
      <w:r w:rsidR="009072A4" w:rsidRPr="009072A4">
        <w:t>s</w:t>
      </w:r>
      <w:r w:rsidR="00DD1EF6" w:rsidRPr="009072A4">
        <w:t xml:space="preserve"> </w:t>
      </w:r>
      <w:r w:rsidR="009072A4" w:rsidRPr="009072A4">
        <w:t>for the SI message</w:t>
      </w:r>
      <w:r w:rsidR="009072A4">
        <w:t xml:space="preserve"> as indicated in </w:t>
      </w:r>
      <w:r w:rsidR="009072A4" w:rsidRPr="001353C0">
        <w:t xml:space="preserve">the SI </w:t>
      </w:r>
      <w:r w:rsidR="009072A4">
        <w:t>scheduling information in SIB1. A broadcasted SI message transmission</w:t>
      </w:r>
      <w:r w:rsidR="009072A4" w:rsidRPr="009072A4">
        <w:t xml:space="preserve"> is </w:t>
      </w:r>
      <w:r w:rsidR="009072A4">
        <w:t xml:space="preserve">addressed </w:t>
      </w:r>
      <w:r w:rsidR="00DD1EF6" w:rsidRPr="009072A4">
        <w:t xml:space="preserve">to all interested UEs </w:t>
      </w:r>
      <w:r w:rsidR="009072A4" w:rsidRPr="009072A4">
        <w:t>using the SI-RNTI</w:t>
      </w:r>
      <w:r w:rsidR="009072A4">
        <w:t>.</w:t>
      </w:r>
    </w:p>
    <w:p w14:paraId="5C0066F5" w14:textId="0F31F491" w:rsidR="001353C0" w:rsidRDefault="001353C0" w:rsidP="00030B05">
      <w:pPr>
        <w:pStyle w:val="BodyText"/>
      </w:pPr>
      <w:r w:rsidRPr="001353C0">
        <w:t>By using dedicated signalling to the UE in RRC_CONNECTED it is possible to use UE specific beamforming as well as e.g. HARQ based retransmissions and selection of modulation and coding scheme. It is also possible to only include SIBs that are required by the specific UE in the transmission.</w:t>
      </w:r>
      <w:r>
        <w:t xml:space="preserve"> This dedicated signalling of system information to a UE in RRC_CONNECTED could then also be used by the network to provide system information that is overriding the corresponding broadcasted one, as being discussed in </w:t>
      </w:r>
      <w:r>
        <w:fldChar w:fldCharType="begin"/>
      </w:r>
      <w:r>
        <w:instrText xml:space="preserve"> REF _Ref497993075 \r \h </w:instrText>
      </w:r>
      <w:r>
        <w:fldChar w:fldCharType="separate"/>
      </w:r>
      <w:r>
        <w:t>[2]</w:t>
      </w:r>
      <w:r>
        <w:fldChar w:fldCharType="end"/>
      </w:r>
      <w:r>
        <w:t>.</w:t>
      </w:r>
    </w:p>
    <w:p w14:paraId="0B251828" w14:textId="52D320F7" w:rsidR="004025F0" w:rsidRDefault="001353C0" w:rsidP="00030B05">
      <w:pPr>
        <w:pStyle w:val="BodyText"/>
      </w:pPr>
      <w:r>
        <w:t>The drawback with the dedicated signalling is that it requires additional UE specific signalling</w:t>
      </w:r>
      <w:r w:rsidR="00DC20A9">
        <w:t xml:space="preserve"> of SIBs/SI messages, which might be broadcasted in parallel by the network e.g. if there are UEs in RRC_IDLE/RRC_INACTIVE that have requested it</w:t>
      </w:r>
      <w:r>
        <w:t>. It should therefore be possible to indicate to the UE in RRC_CONNECTED that it shall instead receive the corresponding broadcasted SI message(s) to receive the requested SIB(s)</w:t>
      </w:r>
      <w:r w:rsidR="00DD1EF6">
        <w:t>, or one or some of the requested SIB(s)</w:t>
      </w:r>
      <w:r>
        <w:t>.</w:t>
      </w:r>
    </w:p>
    <w:p w14:paraId="1B3858C7" w14:textId="6710A686" w:rsidR="00DC20A9" w:rsidRDefault="00DC20A9" w:rsidP="00030B05">
      <w:pPr>
        <w:pStyle w:val="BodyText"/>
      </w:pPr>
      <w:r>
        <w:t xml:space="preserve">Alternative 1, i.e. to provide the requested SI through dedicated signalling, has already been agreed and included in stage 2 </w:t>
      </w:r>
      <w:r>
        <w:fldChar w:fldCharType="begin"/>
      </w:r>
      <w:r>
        <w:instrText xml:space="preserve"> REF _Ref497993038 \r \h </w:instrText>
      </w:r>
      <w:r>
        <w:fldChar w:fldCharType="separate"/>
      </w:r>
      <w:r>
        <w:t>[1]</w:t>
      </w:r>
      <w:r>
        <w:fldChar w:fldCharType="end"/>
      </w:r>
      <w:r>
        <w:t xml:space="preserve">. It is here proposed that also </w:t>
      </w:r>
      <w:r w:rsidR="00857A08">
        <w:t xml:space="preserve">alternative 2, i.e. </w:t>
      </w:r>
      <w:r>
        <w:t xml:space="preserve">provisioning of the requested system information through broadcasted </w:t>
      </w:r>
      <w:r w:rsidR="00857A08">
        <w:t>transmissions, shall be supported.</w:t>
      </w:r>
    </w:p>
    <w:p w14:paraId="5DFE0301" w14:textId="77777777" w:rsidR="00030B05" w:rsidRPr="00CE0424" w:rsidRDefault="00030B05" w:rsidP="00E26B44">
      <w:pPr>
        <w:pStyle w:val="BodyText"/>
      </w:pPr>
    </w:p>
    <w:p w14:paraId="539E1072" w14:textId="3E11F97D" w:rsidR="0065334A" w:rsidRPr="00857A08" w:rsidRDefault="0065334A" w:rsidP="00451FF2">
      <w:pPr>
        <w:pStyle w:val="Proposal"/>
      </w:pPr>
      <w:bookmarkStart w:id="30" w:name="_Toc497992542"/>
      <w:bookmarkStart w:id="31" w:name="_Toc497998896"/>
      <w:bookmarkStart w:id="32" w:name="_Toc498005012"/>
      <w:bookmarkStart w:id="33" w:name="_Toc498006067"/>
      <w:bookmarkStart w:id="34" w:name="_Toc498595532"/>
      <w:bookmarkStart w:id="35" w:name="_Toc498595575"/>
      <w:bookmarkStart w:id="36" w:name="_Toc498595618"/>
      <w:bookmarkStart w:id="37" w:name="_Ref190406817"/>
      <w:bookmarkStart w:id="38" w:name="_Toc226862296"/>
      <w:bookmarkStart w:id="39" w:name="_Toc347823621"/>
      <w:bookmarkStart w:id="40" w:name="_Toc347824073"/>
      <w:bookmarkStart w:id="41" w:name="_Toc347824246"/>
      <w:bookmarkStart w:id="42" w:name="_Toc503354656"/>
      <w:r w:rsidRPr="00857A08">
        <w:t xml:space="preserve">The network should be able to indicate to the UE </w:t>
      </w:r>
      <w:r w:rsidR="005D4D00" w:rsidRPr="00857A08">
        <w:t xml:space="preserve">in RRC_CONNECTED </w:t>
      </w:r>
      <w:r w:rsidRPr="00857A08">
        <w:t>that it will not provide (all) the requested SIB(s) through dedicated signalling to the UE</w:t>
      </w:r>
      <w:r w:rsidR="00DD1EF6" w:rsidRPr="00857A08">
        <w:t xml:space="preserve">, </w:t>
      </w:r>
      <w:r w:rsidRPr="00857A08">
        <w:t xml:space="preserve">and that the UE </w:t>
      </w:r>
      <w:r w:rsidR="00DD1EF6" w:rsidRPr="00857A08">
        <w:t xml:space="preserve">then </w:t>
      </w:r>
      <w:r w:rsidRPr="00857A08">
        <w:t xml:space="preserve">instead should acquire the </w:t>
      </w:r>
      <w:r w:rsidR="00DD1EF6" w:rsidRPr="00857A08">
        <w:t xml:space="preserve">non-provided </w:t>
      </w:r>
      <w:r w:rsidRPr="00857A08">
        <w:t>SIB(s) from broadcasted transmissions.</w:t>
      </w:r>
      <w:bookmarkEnd w:id="30"/>
      <w:bookmarkEnd w:id="31"/>
      <w:bookmarkEnd w:id="32"/>
      <w:bookmarkEnd w:id="33"/>
      <w:bookmarkEnd w:id="34"/>
      <w:bookmarkEnd w:id="35"/>
      <w:bookmarkEnd w:id="36"/>
      <w:bookmarkEnd w:id="42"/>
    </w:p>
    <w:p w14:paraId="4758E961" w14:textId="5DCDC765" w:rsidR="005D4D00" w:rsidRPr="0032543D" w:rsidRDefault="005D4D00" w:rsidP="0032543D">
      <w:pPr>
        <w:pStyle w:val="BodyText"/>
      </w:pPr>
    </w:p>
    <w:p w14:paraId="3A674B21" w14:textId="535B6914" w:rsidR="0032543D" w:rsidRPr="0032543D" w:rsidRDefault="0032543D" w:rsidP="0032543D">
      <w:pPr>
        <w:pStyle w:val="BodyText"/>
      </w:pPr>
      <w:r w:rsidRPr="00507CC1">
        <w:t>Even if the requested system information is provided to the UE through dedicated s</w:t>
      </w:r>
      <w:r w:rsidR="00507CC1" w:rsidRPr="00507CC1">
        <w:t xml:space="preserve">ignalling, it should be possible for the network to include other SIBs than the ones that the UE has requested. This would e.g. allow for the network to provide other SIBs that are currently being updated, and which the UE otherwise would need to acquire/request, or to provide parameter values different from the broadcasted ones for another SIB to the specific UE. </w:t>
      </w:r>
      <w:r w:rsidR="00792428">
        <w:t>The inclusion of other SIBs than the requested ones in the SI message</w:t>
      </w:r>
      <w:r w:rsidR="00507CC1" w:rsidRPr="00507CC1">
        <w:t xml:space="preserve"> would also allow the network to </w:t>
      </w:r>
      <w:r w:rsidR="00792428">
        <w:t xml:space="preserve">use, </w:t>
      </w:r>
      <w:r w:rsidR="00792428" w:rsidRPr="00792428">
        <w:t>in the dedicated signalling</w:t>
      </w:r>
      <w:r w:rsidR="00792428">
        <w:t>,</w:t>
      </w:r>
      <w:r w:rsidR="00507CC1" w:rsidRPr="00507CC1">
        <w:t xml:space="preserve"> the same SI message (content) as </w:t>
      </w:r>
      <w:r w:rsidR="00792428">
        <w:t xml:space="preserve">the one that is </w:t>
      </w:r>
      <w:r w:rsidR="00507CC1" w:rsidRPr="00507CC1">
        <w:t>used for broadcast.</w:t>
      </w:r>
    </w:p>
    <w:p w14:paraId="4703ADC8" w14:textId="74E454C0" w:rsidR="005D4D00" w:rsidRPr="00792428" w:rsidRDefault="00BF6201" w:rsidP="00BF6201">
      <w:pPr>
        <w:pStyle w:val="BodyText"/>
      </w:pPr>
      <w:r>
        <w:t xml:space="preserve">It should also be possible for the network to provide several versions of a certain SIB to the UE. That way, if the UE stores two versions of a SIB, it is possible to toggle between the 2 versions without requiring that the UE requests (or even reacquires) the SIB. The provided versions of the SIB then need to be separated through different valueTag values. </w:t>
      </w:r>
      <w:r w:rsidR="00857A08">
        <w:t xml:space="preserve">It shall therefore be possible to determine the valueTag that the provided SIB is associated with, either through inclusion of the </w:t>
      </w:r>
      <w:r>
        <w:t xml:space="preserve">valueTag </w:t>
      </w:r>
      <w:r w:rsidR="00857A08">
        <w:t xml:space="preserve">for </w:t>
      </w:r>
      <w:r>
        <w:t xml:space="preserve">the </w:t>
      </w:r>
      <w:r w:rsidR="00857A08">
        <w:t xml:space="preserve">version of the </w:t>
      </w:r>
      <w:r>
        <w:t>SIB that is provided as a field in the actual SIB itself</w:t>
      </w:r>
      <w:r w:rsidR="00857A08">
        <w:t>, or by including it in the RRC message containing the SIB, but then outside the SIB</w:t>
      </w:r>
      <w:r>
        <w:t xml:space="preserve">. </w:t>
      </w:r>
      <w:r>
        <w:lastRenderedPageBreak/>
        <w:t>This is also need</w:t>
      </w:r>
      <w:r w:rsidRPr="00BF6201">
        <w:t xml:space="preserve">ed to allow that the network </w:t>
      </w:r>
      <w:r w:rsidR="00792428" w:rsidRPr="00BF6201">
        <w:t>provides the UE in RRC_CONNECTED with a SIB that is currently being updated</w:t>
      </w:r>
      <w:r w:rsidRPr="00BF6201">
        <w:t>.</w:t>
      </w:r>
      <w:r>
        <w:t xml:space="preserve"> The valueTag of the SIBs should however also be included in SIB1, as part of the SI scheduling information.</w:t>
      </w:r>
    </w:p>
    <w:p w14:paraId="6AD5E338" w14:textId="77777777" w:rsidR="00792428" w:rsidRPr="0065334A" w:rsidRDefault="00792428" w:rsidP="005D4D00">
      <w:pPr>
        <w:pStyle w:val="Proposal"/>
        <w:numPr>
          <w:ilvl w:val="0"/>
          <w:numId w:val="0"/>
        </w:numPr>
        <w:rPr>
          <w:highlight w:val="yellow"/>
        </w:rPr>
      </w:pPr>
    </w:p>
    <w:p w14:paraId="5B9FC581" w14:textId="0CF9397C" w:rsidR="0034040D" w:rsidRDefault="0034040D" w:rsidP="00451FF2">
      <w:pPr>
        <w:pStyle w:val="Proposal"/>
      </w:pPr>
      <w:bookmarkStart w:id="43" w:name="_Toc497989095"/>
      <w:bookmarkStart w:id="44" w:name="_Toc497992543"/>
      <w:bookmarkStart w:id="45" w:name="_Toc497998897"/>
      <w:bookmarkStart w:id="46" w:name="_Toc498005013"/>
      <w:bookmarkStart w:id="47" w:name="_Toc498006068"/>
      <w:bookmarkStart w:id="48" w:name="_Toc498595533"/>
      <w:bookmarkStart w:id="49" w:name="_Toc498595576"/>
      <w:bookmarkStart w:id="50" w:name="_Toc498595619"/>
      <w:bookmarkStart w:id="51" w:name="_Toc503354657"/>
      <w:r>
        <w:t>The network may also provide other SIBs than the one requested by the UE in an SI message that is sent dedicated to the UE in RRC_CONNECTED.</w:t>
      </w:r>
      <w:bookmarkEnd w:id="43"/>
      <w:bookmarkEnd w:id="44"/>
      <w:bookmarkEnd w:id="45"/>
      <w:bookmarkEnd w:id="46"/>
      <w:bookmarkEnd w:id="47"/>
      <w:bookmarkEnd w:id="48"/>
      <w:bookmarkEnd w:id="49"/>
      <w:bookmarkEnd w:id="50"/>
      <w:bookmarkEnd w:id="51"/>
    </w:p>
    <w:p w14:paraId="501F0B9C" w14:textId="33010334" w:rsidR="00535B33" w:rsidRDefault="0065127A" w:rsidP="00451FF2">
      <w:pPr>
        <w:pStyle w:val="Proposal"/>
      </w:pPr>
      <w:bookmarkStart w:id="52" w:name="_Toc497992544"/>
      <w:bookmarkStart w:id="53" w:name="_Toc497998898"/>
      <w:bookmarkStart w:id="54" w:name="_Toc498005014"/>
      <w:bookmarkStart w:id="55" w:name="_Toc498006069"/>
      <w:bookmarkStart w:id="56" w:name="_Toc498595534"/>
      <w:bookmarkStart w:id="57" w:name="_Toc498595577"/>
      <w:bookmarkStart w:id="58" w:name="_Toc498595620"/>
      <w:bookmarkStart w:id="59" w:name="_Toc503354658"/>
      <w:r>
        <w:t xml:space="preserve">The valueTag </w:t>
      </w:r>
      <w:r w:rsidR="00857A08">
        <w:t xml:space="preserve">associated with the version </w:t>
      </w:r>
      <w:r>
        <w:t xml:space="preserve">of </w:t>
      </w:r>
      <w:r w:rsidR="00857A08">
        <w:t xml:space="preserve">a </w:t>
      </w:r>
      <w:r>
        <w:t xml:space="preserve">SIB </w:t>
      </w:r>
      <w:r w:rsidR="00857A08">
        <w:t xml:space="preserve">that is provided through dedicated signalling </w:t>
      </w:r>
      <w:r>
        <w:t xml:space="preserve">should be </w:t>
      </w:r>
      <w:r w:rsidR="00857A08">
        <w:t>indicated to the UE, either by inclusion of the valueTag in the SIB itself or by including it in the RRC message containing the SIB (outside the SIB)</w:t>
      </w:r>
      <w:r>
        <w:t>.</w:t>
      </w:r>
      <w:bookmarkEnd w:id="52"/>
      <w:bookmarkEnd w:id="53"/>
      <w:bookmarkEnd w:id="54"/>
      <w:bookmarkEnd w:id="55"/>
      <w:bookmarkEnd w:id="56"/>
      <w:bookmarkEnd w:id="57"/>
      <w:bookmarkEnd w:id="58"/>
      <w:bookmarkEnd w:id="59"/>
    </w:p>
    <w:p w14:paraId="63D8EF4F" w14:textId="65911162" w:rsidR="00507CC1" w:rsidRDefault="00507CC1" w:rsidP="00507CC1">
      <w:pPr>
        <w:pStyle w:val="BodyText"/>
      </w:pPr>
    </w:p>
    <w:bookmarkEnd w:id="37"/>
    <w:bookmarkEnd w:id="38"/>
    <w:bookmarkEnd w:id="39"/>
    <w:bookmarkEnd w:id="40"/>
    <w:bookmarkEnd w:id="41"/>
    <w:p w14:paraId="3110E87F" w14:textId="77777777" w:rsidR="00C01F33" w:rsidRPr="00CE0424" w:rsidRDefault="00C01F33" w:rsidP="00CE0424">
      <w:pPr>
        <w:pStyle w:val="Heading1"/>
      </w:pPr>
      <w:r w:rsidRPr="00CE0424">
        <w:t>Conclusion</w:t>
      </w:r>
    </w:p>
    <w:p w14:paraId="3F957C2C" w14:textId="77777777" w:rsidR="00E4226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62AD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4C97A00" w14:textId="77777777" w:rsidR="00E4226B" w:rsidRDefault="00E4226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To request a SIB that is provided on-demand in a cell, a UE in RRC_CONNECTED sends a dedicated RRC SI request message. The UE in RRC_CONNECTED checks the SI scheduling information in SIB1 prior to sending the request.</w:t>
      </w:r>
    </w:p>
    <w:p w14:paraId="205A3FEC" w14:textId="77777777" w:rsidR="00E4226B" w:rsidRDefault="00E4226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minimum granularity of the requested SI in the dedicated SI request message sent by a UE in RRC_CONNECTED should be one SIB.</w:t>
      </w:r>
    </w:p>
    <w:p w14:paraId="4153061E" w14:textId="77777777" w:rsidR="00E4226B" w:rsidRDefault="00E4226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should discuss if a UE in RRC_CONNECTED may (through dedicated RRC SI request message) also request a SIB that is broadcasted in the cell, if the UE is not able to successfully receive the broadcasted transmission of the corresponding SI message.</w:t>
      </w:r>
    </w:p>
    <w:p w14:paraId="291E8E62" w14:textId="77777777" w:rsidR="00E4226B" w:rsidRDefault="00E4226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network should be able to indicate to the UE in RRC_CONNECTED that it will not provide (all) the requested SIB(s) through dedicated signalling to the UE, and that the UE then instead should acquire the non-provided SIB(s) from broadcasted transmissions.</w:t>
      </w:r>
    </w:p>
    <w:p w14:paraId="14490525" w14:textId="77777777" w:rsidR="00E4226B" w:rsidRDefault="00E4226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network may also provide other SIBs than the one requested by the UE in an SI message that is sent dedicated to the UE in RRC_CONNECTED.</w:t>
      </w:r>
    </w:p>
    <w:p w14:paraId="5057111E" w14:textId="77777777" w:rsidR="00E4226B" w:rsidRDefault="00E4226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valueTag associated with the version of a SIB that is provided through dedicated signalling should be indicated to the UE, either by inclusion of the valueTag in the SIB itself or by including it in the RRC message containing the SIB (outside the SIB).</w:t>
      </w:r>
    </w:p>
    <w:p w14:paraId="01558E13" w14:textId="77777777" w:rsidR="008E065E" w:rsidRPr="00CE0424" w:rsidRDefault="008E065E" w:rsidP="008E065E">
      <w:pPr>
        <w:rPr>
          <w:b/>
          <w:bCs/>
        </w:rPr>
      </w:pPr>
      <w:r>
        <w:rPr>
          <w:b/>
          <w:bCs/>
        </w:rPr>
        <w:fldChar w:fldCharType="end"/>
      </w:r>
    </w:p>
    <w:p w14:paraId="70D883C9" w14:textId="77777777" w:rsidR="00F507D1" w:rsidRPr="00CE0424" w:rsidRDefault="00F507D1" w:rsidP="00CE0424">
      <w:pPr>
        <w:pStyle w:val="Heading1"/>
      </w:pPr>
      <w:bookmarkStart w:id="60" w:name="_In-sequence_SDU_delivery"/>
      <w:bookmarkEnd w:id="60"/>
      <w:r w:rsidRPr="00CE0424">
        <w:t>References</w:t>
      </w:r>
    </w:p>
    <w:p w14:paraId="1F5F2976" w14:textId="004925DA" w:rsidR="00450E19" w:rsidRDefault="00450E19" w:rsidP="00450E19">
      <w:pPr>
        <w:pStyle w:val="Reference"/>
      </w:pPr>
      <w:bookmarkStart w:id="61" w:name="_Ref497993038"/>
      <w:bookmarkStart w:id="62" w:name="_Ref497986654"/>
      <w:bookmarkStart w:id="63" w:name="_Ref174151459"/>
      <w:bookmarkStart w:id="64" w:name="_Ref189809556"/>
      <w:r w:rsidRPr="00450E19">
        <w:t>3GPP TS 38.300</w:t>
      </w:r>
      <w:r>
        <w:t>,</w:t>
      </w:r>
      <w:r w:rsidRPr="00450E19">
        <w:t xml:space="preserve"> NR and NG-RAN Overall Description (Stage 2), V1.0.1</w:t>
      </w:r>
      <w:bookmarkEnd w:id="61"/>
    </w:p>
    <w:p w14:paraId="43A58875" w14:textId="50FCC961" w:rsidR="00BD3C73" w:rsidRPr="00E4226B" w:rsidRDefault="00C35DD3" w:rsidP="00BD3C73">
      <w:pPr>
        <w:pStyle w:val="Reference"/>
      </w:pPr>
      <w:bookmarkStart w:id="65" w:name="_Ref497993075"/>
      <w:r w:rsidRPr="00E4226B">
        <w:t>R2-</w:t>
      </w:r>
      <w:r w:rsidR="00E4226B" w:rsidRPr="00E4226B">
        <w:t>1800290</w:t>
      </w:r>
      <w:r w:rsidR="00BD3C73" w:rsidRPr="00E4226B">
        <w:t>, Dedicated System Information, Ericsson, RAN2</w:t>
      </w:r>
      <w:r w:rsidR="00E4226B" w:rsidRPr="00E4226B">
        <w:t xml:space="preserve"> NR AH</w:t>
      </w:r>
      <w:r w:rsidR="00BD3C73" w:rsidRPr="00E4226B">
        <w:t>#</w:t>
      </w:r>
      <w:r w:rsidR="00E4226B" w:rsidRPr="00E4226B">
        <w:t>3</w:t>
      </w:r>
      <w:r w:rsidR="00BD3C73" w:rsidRPr="00E4226B">
        <w:t xml:space="preserve">, </w:t>
      </w:r>
      <w:bookmarkEnd w:id="65"/>
      <w:r w:rsidR="00600732" w:rsidRPr="00E4226B">
        <w:t>22</w:t>
      </w:r>
      <w:r w:rsidR="00600732" w:rsidRPr="00E4226B">
        <w:rPr>
          <w:vertAlign w:val="superscript"/>
        </w:rPr>
        <w:t>nd</w:t>
      </w:r>
      <w:r w:rsidR="00600732" w:rsidRPr="00E4226B">
        <w:t xml:space="preserve"> – 26</w:t>
      </w:r>
      <w:r w:rsidR="00600732" w:rsidRPr="00E4226B">
        <w:rPr>
          <w:vertAlign w:val="superscript"/>
        </w:rPr>
        <w:t>th</w:t>
      </w:r>
      <w:r w:rsidR="00600732" w:rsidRPr="00E4226B">
        <w:t xml:space="preserve"> January 2018</w:t>
      </w:r>
    </w:p>
    <w:p w14:paraId="3D44A510" w14:textId="5050600E" w:rsidR="005F3025" w:rsidRDefault="00C35DD3" w:rsidP="00030B05">
      <w:pPr>
        <w:pStyle w:val="Reference"/>
      </w:pPr>
      <w:bookmarkStart w:id="66" w:name="_Ref497993090"/>
      <w:r w:rsidRPr="00E4226B">
        <w:t>R2-</w:t>
      </w:r>
      <w:r w:rsidR="00E4226B" w:rsidRPr="00E4226B">
        <w:t>1800288</w:t>
      </w:r>
      <w:r w:rsidR="005F3025" w:rsidRPr="00E4226B">
        <w:t xml:space="preserve">, </w:t>
      </w:r>
      <w:r w:rsidRPr="00E4226B">
        <w:t>O</w:t>
      </w:r>
      <w:r w:rsidRPr="00C35DD3">
        <w:t>pen</w:t>
      </w:r>
      <w:r w:rsidR="00030B05" w:rsidRPr="00C35DD3">
        <w:t xml:space="preserve"> issues on On-demand SI</w:t>
      </w:r>
      <w:r w:rsidR="005F3025" w:rsidRPr="00C35DD3">
        <w:t xml:space="preserve">, </w:t>
      </w:r>
      <w:r w:rsidR="00030B05" w:rsidRPr="00C35DD3">
        <w:t>Eri</w:t>
      </w:r>
      <w:r w:rsidR="00030B05">
        <w:t>csson</w:t>
      </w:r>
      <w:r w:rsidR="005F3025" w:rsidRPr="00CE0424">
        <w:t xml:space="preserve">, </w:t>
      </w:r>
      <w:r w:rsidR="00030B05">
        <w:t>RAN2</w:t>
      </w:r>
      <w:r w:rsidR="00E4226B">
        <w:t xml:space="preserve"> NR AH</w:t>
      </w:r>
      <w:r w:rsidR="00030B05">
        <w:t>#</w:t>
      </w:r>
      <w:r w:rsidR="00E4226B">
        <w:t>3</w:t>
      </w:r>
      <w:r w:rsidR="005F3025" w:rsidRPr="00CE0424">
        <w:t>,</w:t>
      </w:r>
      <w:r w:rsidR="005F3025" w:rsidRPr="00CE0424">
        <w:t xml:space="preserve"> </w:t>
      </w:r>
      <w:r w:rsidR="00600732">
        <w:t>22</w:t>
      </w:r>
      <w:r w:rsidR="00600732" w:rsidRPr="00600732">
        <w:rPr>
          <w:vertAlign w:val="superscript"/>
        </w:rPr>
        <w:t>nd</w:t>
      </w:r>
      <w:r w:rsidR="00600732">
        <w:t xml:space="preserve"> – 26</w:t>
      </w:r>
      <w:r w:rsidR="00600732" w:rsidRPr="00600732">
        <w:rPr>
          <w:vertAlign w:val="superscript"/>
        </w:rPr>
        <w:t>th</w:t>
      </w:r>
      <w:r w:rsidR="00600732">
        <w:t xml:space="preserve"> January 2018</w:t>
      </w:r>
      <w:bookmarkEnd w:id="62"/>
      <w:bookmarkEnd w:id="66"/>
    </w:p>
    <w:bookmarkEnd w:id="63"/>
    <w:bookmarkEnd w:id="64"/>
    <w:p w14:paraId="17DFBB69"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BDD0D" w14:textId="77777777" w:rsidR="006212C9" w:rsidRDefault="006212C9">
      <w:r>
        <w:separator/>
      </w:r>
    </w:p>
  </w:endnote>
  <w:endnote w:type="continuationSeparator" w:id="0">
    <w:p w14:paraId="61C12109" w14:textId="77777777" w:rsidR="006212C9" w:rsidRDefault="0062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29924EF6" w:rsidR="004025F0" w:rsidRDefault="004025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22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226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9C639" w14:textId="77777777" w:rsidR="006212C9" w:rsidRDefault="006212C9">
      <w:r>
        <w:separator/>
      </w:r>
    </w:p>
  </w:footnote>
  <w:footnote w:type="continuationSeparator" w:id="0">
    <w:p w14:paraId="3F6B7DA5" w14:textId="77777777" w:rsidR="006212C9" w:rsidRDefault="00621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4025F0" w:rsidRDefault="004025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B7FC1"/>
    <w:multiLevelType w:val="hybridMultilevel"/>
    <w:tmpl w:val="0DFCC150"/>
    <w:lvl w:ilvl="0" w:tplc="DB561DFE">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9551FCE"/>
    <w:multiLevelType w:val="hybridMultilevel"/>
    <w:tmpl w:val="B59C977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8E2470A"/>
    <w:multiLevelType w:val="hybridMultilevel"/>
    <w:tmpl w:val="04F69206"/>
    <w:lvl w:ilvl="0" w:tplc="7F206F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3"/>
  </w:num>
  <w:num w:numId="18">
    <w:abstractNumId w:val="17"/>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ADE"/>
    <w:rsid w:val="000006E1"/>
    <w:rsid w:val="00002A37"/>
    <w:rsid w:val="000039F4"/>
    <w:rsid w:val="00006446"/>
    <w:rsid w:val="00006896"/>
    <w:rsid w:val="00007CDC"/>
    <w:rsid w:val="00011B28"/>
    <w:rsid w:val="00015D15"/>
    <w:rsid w:val="0002564D"/>
    <w:rsid w:val="00025ECA"/>
    <w:rsid w:val="00030B05"/>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C0"/>
    <w:rsid w:val="00137AB5"/>
    <w:rsid w:val="00137F0B"/>
    <w:rsid w:val="00151E23"/>
    <w:rsid w:val="001526E0"/>
    <w:rsid w:val="001551B5"/>
    <w:rsid w:val="001562D8"/>
    <w:rsid w:val="001659C1"/>
    <w:rsid w:val="00167029"/>
    <w:rsid w:val="00173A8E"/>
    <w:rsid w:val="00177795"/>
    <w:rsid w:val="0018143F"/>
    <w:rsid w:val="0018235D"/>
    <w:rsid w:val="00190AC1"/>
    <w:rsid w:val="0019341A"/>
    <w:rsid w:val="00197DF9"/>
    <w:rsid w:val="001A1987"/>
    <w:rsid w:val="001A2564"/>
    <w:rsid w:val="001A6173"/>
    <w:rsid w:val="001A6CBA"/>
    <w:rsid w:val="001B0D97"/>
    <w:rsid w:val="001B5A5D"/>
    <w:rsid w:val="001C1CE5"/>
    <w:rsid w:val="001C3D2A"/>
    <w:rsid w:val="001D51BA"/>
    <w:rsid w:val="001D6342"/>
    <w:rsid w:val="001D662B"/>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234"/>
    <w:rsid w:val="00256492"/>
    <w:rsid w:val="00257543"/>
    <w:rsid w:val="002617E7"/>
    <w:rsid w:val="00264228"/>
    <w:rsid w:val="00264334"/>
    <w:rsid w:val="0026473E"/>
    <w:rsid w:val="00265560"/>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D2B"/>
    <w:rsid w:val="00296F44"/>
    <w:rsid w:val="0029777D"/>
    <w:rsid w:val="002A055E"/>
    <w:rsid w:val="002A1D4E"/>
    <w:rsid w:val="002A2869"/>
    <w:rsid w:val="002A442D"/>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543D"/>
    <w:rsid w:val="00331751"/>
    <w:rsid w:val="00334579"/>
    <w:rsid w:val="00335858"/>
    <w:rsid w:val="00336BDA"/>
    <w:rsid w:val="0034040D"/>
    <w:rsid w:val="00342BD7"/>
    <w:rsid w:val="00343A07"/>
    <w:rsid w:val="00346DB5"/>
    <w:rsid w:val="003477B1"/>
    <w:rsid w:val="0035491B"/>
    <w:rsid w:val="00357380"/>
    <w:rsid w:val="003602D9"/>
    <w:rsid w:val="003604CE"/>
    <w:rsid w:val="00370E47"/>
    <w:rsid w:val="003742AC"/>
    <w:rsid w:val="00377CE1"/>
    <w:rsid w:val="00377D5D"/>
    <w:rsid w:val="00380277"/>
    <w:rsid w:val="00385BF0"/>
    <w:rsid w:val="00391027"/>
    <w:rsid w:val="003939FF"/>
    <w:rsid w:val="003A2223"/>
    <w:rsid w:val="003A2A0F"/>
    <w:rsid w:val="003A45A1"/>
    <w:rsid w:val="003A5B0A"/>
    <w:rsid w:val="003A6237"/>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5F0"/>
    <w:rsid w:val="00402E2B"/>
    <w:rsid w:val="0040512B"/>
    <w:rsid w:val="00405CA5"/>
    <w:rsid w:val="00407CD3"/>
    <w:rsid w:val="00410134"/>
    <w:rsid w:val="00410B72"/>
    <w:rsid w:val="00410F18"/>
    <w:rsid w:val="004125DF"/>
    <w:rsid w:val="0041263E"/>
    <w:rsid w:val="00413AAC"/>
    <w:rsid w:val="00421105"/>
    <w:rsid w:val="004242F4"/>
    <w:rsid w:val="00427248"/>
    <w:rsid w:val="00437447"/>
    <w:rsid w:val="00441A92"/>
    <w:rsid w:val="00444F56"/>
    <w:rsid w:val="00446488"/>
    <w:rsid w:val="00450E19"/>
    <w:rsid w:val="004517AA"/>
    <w:rsid w:val="00451FF2"/>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CC1"/>
    <w:rsid w:val="005108D8"/>
    <w:rsid w:val="005116F9"/>
    <w:rsid w:val="005153A7"/>
    <w:rsid w:val="005219CF"/>
    <w:rsid w:val="00534B59"/>
    <w:rsid w:val="00535B33"/>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A6E40"/>
    <w:rsid w:val="005B35D7"/>
    <w:rsid w:val="005B392A"/>
    <w:rsid w:val="005B3AA3"/>
    <w:rsid w:val="005B591A"/>
    <w:rsid w:val="005B6F83"/>
    <w:rsid w:val="005C74FB"/>
    <w:rsid w:val="005D1602"/>
    <w:rsid w:val="005D4D00"/>
    <w:rsid w:val="005E03C7"/>
    <w:rsid w:val="005E385F"/>
    <w:rsid w:val="005E52DB"/>
    <w:rsid w:val="005E5B81"/>
    <w:rsid w:val="005F2CB1"/>
    <w:rsid w:val="005F3025"/>
    <w:rsid w:val="005F618C"/>
    <w:rsid w:val="005F70BD"/>
    <w:rsid w:val="00600732"/>
    <w:rsid w:val="0060283C"/>
    <w:rsid w:val="00604F14"/>
    <w:rsid w:val="00611B83"/>
    <w:rsid w:val="00613257"/>
    <w:rsid w:val="00620A71"/>
    <w:rsid w:val="00620D80"/>
    <w:rsid w:val="006212C9"/>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127A"/>
    <w:rsid w:val="0065334A"/>
    <w:rsid w:val="0065335A"/>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2C0"/>
    <w:rsid w:val="00785490"/>
    <w:rsid w:val="00792428"/>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B58"/>
    <w:rsid w:val="00827D6F"/>
    <w:rsid w:val="008376AC"/>
    <w:rsid w:val="008444E8"/>
    <w:rsid w:val="00844E80"/>
    <w:rsid w:val="00846FE7"/>
    <w:rsid w:val="00854F97"/>
    <w:rsid w:val="00856004"/>
    <w:rsid w:val="00856911"/>
    <w:rsid w:val="00857A0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2A4"/>
    <w:rsid w:val="00910B7D"/>
    <w:rsid w:val="00911DFB"/>
    <w:rsid w:val="0091348D"/>
    <w:rsid w:val="009139D9"/>
    <w:rsid w:val="00914AD8"/>
    <w:rsid w:val="00914DB8"/>
    <w:rsid w:val="00916079"/>
    <w:rsid w:val="009178FB"/>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F84"/>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ADB"/>
    <w:rsid w:val="009B4B9B"/>
    <w:rsid w:val="009B4DF4"/>
    <w:rsid w:val="009B564E"/>
    <w:rsid w:val="009B7E87"/>
    <w:rsid w:val="009C403E"/>
    <w:rsid w:val="009D4FF0"/>
    <w:rsid w:val="009D703C"/>
    <w:rsid w:val="009D718F"/>
    <w:rsid w:val="009E068F"/>
    <w:rsid w:val="009E14E0"/>
    <w:rsid w:val="009E16DF"/>
    <w:rsid w:val="009E35DB"/>
    <w:rsid w:val="009E47A3"/>
    <w:rsid w:val="009F08F3"/>
    <w:rsid w:val="009F344F"/>
    <w:rsid w:val="00A03D99"/>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5FB"/>
    <w:rsid w:val="00A761D4"/>
    <w:rsid w:val="00A77EC4"/>
    <w:rsid w:val="00A92879"/>
    <w:rsid w:val="00A9442A"/>
    <w:rsid w:val="00AA016F"/>
    <w:rsid w:val="00AA1ED6"/>
    <w:rsid w:val="00AA2B59"/>
    <w:rsid w:val="00AA4ECC"/>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3A1"/>
    <w:rsid w:val="00B157F9"/>
    <w:rsid w:val="00B20256"/>
    <w:rsid w:val="00B20D09"/>
    <w:rsid w:val="00B21751"/>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C73"/>
    <w:rsid w:val="00BD48AC"/>
    <w:rsid w:val="00BD5F1A"/>
    <w:rsid w:val="00BE1234"/>
    <w:rsid w:val="00BE2FA6"/>
    <w:rsid w:val="00BE333F"/>
    <w:rsid w:val="00BE7406"/>
    <w:rsid w:val="00BE7603"/>
    <w:rsid w:val="00BF3279"/>
    <w:rsid w:val="00BF6201"/>
    <w:rsid w:val="00BF74C7"/>
    <w:rsid w:val="00C015F1"/>
    <w:rsid w:val="00C01F33"/>
    <w:rsid w:val="00C02CC6"/>
    <w:rsid w:val="00C03C7F"/>
    <w:rsid w:val="00C040F7"/>
    <w:rsid w:val="00C041B0"/>
    <w:rsid w:val="00C044AB"/>
    <w:rsid w:val="00C05706"/>
    <w:rsid w:val="00C07377"/>
    <w:rsid w:val="00C10478"/>
    <w:rsid w:val="00C12107"/>
    <w:rsid w:val="00C14D4B"/>
    <w:rsid w:val="00C154BB"/>
    <w:rsid w:val="00C24345"/>
    <w:rsid w:val="00C279B5"/>
    <w:rsid w:val="00C27C45"/>
    <w:rsid w:val="00C35DD3"/>
    <w:rsid w:val="00C3719D"/>
    <w:rsid w:val="00C54995"/>
    <w:rsid w:val="00C54D41"/>
    <w:rsid w:val="00C60783"/>
    <w:rsid w:val="00C64672"/>
    <w:rsid w:val="00C67D63"/>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C71"/>
    <w:rsid w:val="00CC7B45"/>
    <w:rsid w:val="00CD1188"/>
    <w:rsid w:val="00CD2ED1"/>
    <w:rsid w:val="00CD337B"/>
    <w:rsid w:val="00CE0424"/>
    <w:rsid w:val="00CE123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49E"/>
    <w:rsid w:val="00D652B5"/>
    <w:rsid w:val="00D66155"/>
    <w:rsid w:val="00D708B0"/>
    <w:rsid w:val="00D71286"/>
    <w:rsid w:val="00D77B1D"/>
    <w:rsid w:val="00D8021F"/>
    <w:rsid w:val="00D80383"/>
    <w:rsid w:val="00D823C6"/>
    <w:rsid w:val="00D86CA3"/>
    <w:rsid w:val="00D871CE"/>
    <w:rsid w:val="00D9196D"/>
    <w:rsid w:val="00D92982"/>
    <w:rsid w:val="00DA305E"/>
    <w:rsid w:val="00DA5417"/>
    <w:rsid w:val="00DA56E8"/>
    <w:rsid w:val="00DB0A9F"/>
    <w:rsid w:val="00DB377D"/>
    <w:rsid w:val="00DC20A9"/>
    <w:rsid w:val="00DC2D36"/>
    <w:rsid w:val="00DC53EF"/>
    <w:rsid w:val="00DD1EF6"/>
    <w:rsid w:val="00DE5608"/>
    <w:rsid w:val="00DE58D0"/>
    <w:rsid w:val="00DE5B2A"/>
    <w:rsid w:val="00DE654F"/>
    <w:rsid w:val="00DF0B6E"/>
    <w:rsid w:val="00DF15E0"/>
    <w:rsid w:val="00DF37A0"/>
    <w:rsid w:val="00E110E7"/>
    <w:rsid w:val="00E11B20"/>
    <w:rsid w:val="00E17FA2"/>
    <w:rsid w:val="00E21E24"/>
    <w:rsid w:val="00E22330"/>
    <w:rsid w:val="00E26B44"/>
    <w:rsid w:val="00E27463"/>
    <w:rsid w:val="00E30B5A"/>
    <w:rsid w:val="00E3123D"/>
    <w:rsid w:val="00E31461"/>
    <w:rsid w:val="00E31D43"/>
    <w:rsid w:val="00E32608"/>
    <w:rsid w:val="00E34188"/>
    <w:rsid w:val="00E34B6E"/>
    <w:rsid w:val="00E35559"/>
    <w:rsid w:val="00E3723A"/>
    <w:rsid w:val="00E37860"/>
    <w:rsid w:val="00E4226B"/>
    <w:rsid w:val="00E446F1"/>
    <w:rsid w:val="00E46886"/>
    <w:rsid w:val="00E47AEF"/>
    <w:rsid w:val="00E53B75"/>
    <w:rsid w:val="00E54E3B"/>
    <w:rsid w:val="00E57565"/>
    <w:rsid w:val="00E62AD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70C"/>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7EB"/>
    <w:rsid w:val="00F40F0C"/>
    <w:rsid w:val="00F41ED7"/>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5E8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73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0073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0073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0732"/>
    <w:pPr>
      <w:numPr>
        <w:ilvl w:val="2"/>
      </w:numPr>
      <w:spacing w:before="120"/>
      <w:outlineLvl w:val="2"/>
    </w:pPr>
    <w:rPr>
      <w:sz w:val="28"/>
      <w:szCs w:val="28"/>
    </w:rPr>
  </w:style>
  <w:style w:type="paragraph" w:styleId="Heading4">
    <w:name w:val="heading 4"/>
    <w:basedOn w:val="Heading3"/>
    <w:next w:val="Normal"/>
    <w:qFormat/>
    <w:rsid w:val="00600732"/>
    <w:pPr>
      <w:numPr>
        <w:ilvl w:val="3"/>
      </w:numPr>
      <w:outlineLvl w:val="3"/>
    </w:pPr>
    <w:rPr>
      <w:sz w:val="24"/>
      <w:szCs w:val="24"/>
    </w:rPr>
  </w:style>
  <w:style w:type="paragraph" w:styleId="Heading5">
    <w:name w:val="heading 5"/>
    <w:basedOn w:val="Heading4"/>
    <w:next w:val="Normal"/>
    <w:qFormat/>
    <w:rsid w:val="00600732"/>
    <w:pPr>
      <w:numPr>
        <w:ilvl w:val="4"/>
      </w:numPr>
      <w:outlineLvl w:val="4"/>
    </w:pPr>
    <w:rPr>
      <w:sz w:val="22"/>
      <w:szCs w:val="22"/>
    </w:rPr>
  </w:style>
  <w:style w:type="paragraph" w:styleId="Heading6">
    <w:name w:val="heading 6"/>
    <w:basedOn w:val="Normal"/>
    <w:next w:val="Normal"/>
    <w:qFormat/>
    <w:rsid w:val="00600732"/>
    <w:pPr>
      <w:keepNext/>
      <w:keepLines/>
      <w:numPr>
        <w:ilvl w:val="5"/>
        <w:numId w:val="1"/>
      </w:numPr>
      <w:spacing w:before="120"/>
      <w:outlineLvl w:val="5"/>
    </w:pPr>
    <w:rPr>
      <w:rFonts w:cs="Arial"/>
    </w:rPr>
  </w:style>
  <w:style w:type="paragraph" w:styleId="Heading7">
    <w:name w:val="heading 7"/>
    <w:basedOn w:val="Normal"/>
    <w:next w:val="Normal"/>
    <w:qFormat/>
    <w:rsid w:val="00600732"/>
    <w:pPr>
      <w:keepNext/>
      <w:keepLines/>
      <w:numPr>
        <w:ilvl w:val="6"/>
        <w:numId w:val="1"/>
      </w:numPr>
      <w:spacing w:before="120"/>
      <w:outlineLvl w:val="6"/>
    </w:pPr>
    <w:rPr>
      <w:rFonts w:cs="Arial"/>
    </w:rPr>
  </w:style>
  <w:style w:type="paragraph" w:styleId="Heading8">
    <w:name w:val="heading 8"/>
    <w:basedOn w:val="Heading7"/>
    <w:next w:val="Normal"/>
    <w:qFormat/>
    <w:rsid w:val="00600732"/>
    <w:pPr>
      <w:numPr>
        <w:ilvl w:val="7"/>
      </w:numPr>
      <w:outlineLvl w:val="7"/>
    </w:pPr>
  </w:style>
  <w:style w:type="paragraph" w:styleId="Heading9">
    <w:name w:val="heading 9"/>
    <w:basedOn w:val="Heading8"/>
    <w:next w:val="Normal"/>
    <w:qFormat/>
    <w:rsid w:val="006007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00732"/>
    <w:pPr>
      <w:spacing w:before="180"/>
      <w:ind w:left="2693" w:hanging="2693"/>
    </w:pPr>
    <w:rPr>
      <w:b w:val="0"/>
      <w:bCs/>
    </w:rPr>
  </w:style>
  <w:style w:type="paragraph" w:styleId="TOC1">
    <w:name w:val="toc 1"/>
    <w:aliases w:val="Observation TOC2"/>
    <w:uiPriority w:val="39"/>
    <w:rsid w:val="0060073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00732"/>
    <w:pPr>
      <w:keepNext/>
      <w:keepLines/>
      <w:spacing w:before="180"/>
      <w:jc w:val="center"/>
    </w:pPr>
  </w:style>
  <w:style w:type="paragraph" w:styleId="Caption">
    <w:name w:val="caption"/>
    <w:basedOn w:val="Normal"/>
    <w:next w:val="Normal"/>
    <w:qFormat/>
    <w:rsid w:val="00600732"/>
    <w:pPr>
      <w:spacing w:after="240"/>
      <w:jc w:val="center"/>
    </w:pPr>
    <w:rPr>
      <w:b/>
      <w:bCs/>
    </w:rPr>
  </w:style>
  <w:style w:type="paragraph" w:styleId="TOC5">
    <w:name w:val="toc 5"/>
    <w:aliases w:val="Observation TOC"/>
    <w:basedOn w:val="TOC4"/>
    <w:semiHidden/>
    <w:rsid w:val="00600732"/>
    <w:pPr>
      <w:tabs>
        <w:tab w:val="right" w:pos="1701"/>
      </w:tabs>
      <w:ind w:left="1701" w:hanging="1701"/>
    </w:pPr>
  </w:style>
  <w:style w:type="paragraph" w:styleId="TOC4">
    <w:name w:val="toc 4"/>
    <w:basedOn w:val="TOC3"/>
    <w:semiHidden/>
    <w:rsid w:val="00600732"/>
    <w:pPr>
      <w:ind w:left="1418" w:hanging="1418"/>
    </w:pPr>
  </w:style>
  <w:style w:type="paragraph" w:styleId="TOC3">
    <w:name w:val="toc 3"/>
    <w:basedOn w:val="TOC2"/>
    <w:semiHidden/>
    <w:rsid w:val="00600732"/>
    <w:pPr>
      <w:ind w:left="1134" w:hanging="1134"/>
    </w:pPr>
  </w:style>
  <w:style w:type="paragraph" w:styleId="TOC2">
    <w:name w:val="toc 2"/>
    <w:basedOn w:val="TOC1"/>
    <w:semiHidden/>
    <w:rsid w:val="00600732"/>
    <w:pPr>
      <w:keepNext w:val="0"/>
      <w:spacing w:before="0"/>
      <w:ind w:left="851" w:hanging="851"/>
    </w:pPr>
    <w:rPr>
      <w:szCs w:val="20"/>
    </w:rPr>
  </w:style>
  <w:style w:type="paragraph" w:styleId="Index2">
    <w:name w:val="index 2"/>
    <w:basedOn w:val="Index1"/>
    <w:semiHidden/>
    <w:rsid w:val="00600732"/>
    <w:pPr>
      <w:ind w:left="284"/>
    </w:pPr>
  </w:style>
  <w:style w:type="paragraph" w:styleId="Index1">
    <w:name w:val="index 1"/>
    <w:basedOn w:val="Normal"/>
    <w:semiHidden/>
    <w:rsid w:val="00600732"/>
    <w:pPr>
      <w:keepLines/>
      <w:spacing w:after="0"/>
    </w:pPr>
  </w:style>
  <w:style w:type="paragraph" w:styleId="DocumentMap">
    <w:name w:val="Document Map"/>
    <w:basedOn w:val="Normal"/>
    <w:semiHidden/>
    <w:rsid w:val="00600732"/>
    <w:pPr>
      <w:shd w:val="clear" w:color="auto" w:fill="000080"/>
    </w:pPr>
    <w:rPr>
      <w:rFonts w:ascii="Tahoma" w:hAnsi="Tahoma" w:cs="Tahoma"/>
    </w:rPr>
  </w:style>
  <w:style w:type="paragraph" w:styleId="ListNumber2">
    <w:name w:val="List Number 2"/>
    <w:basedOn w:val="ListNumber"/>
    <w:rsid w:val="00600732"/>
    <w:pPr>
      <w:ind w:left="851"/>
    </w:pPr>
  </w:style>
  <w:style w:type="paragraph" w:styleId="ListNumber">
    <w:name w:val="List Number"/>
    <w:basedOn w:val="List"/>
    <w:rsid w:val="00600732"/>
  </w:style>
  <w:style w:type="paragraph" w:styleId="List">
    <w:name w:val="List"/>
    <w:basedOn w:val="Normal"/>
    <w:rsid w:val="00600732"/>
    <w:pPr>
      <w:ind w:left="568" w:hanging="284"/>
    </w:pPr>
  </w:style>
  <w:style w:type="paragraph" w:styleId="Header">
    <w:name w:val="header"/>
    <w:rsid w:val="0060073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0732"/>
    <w:rPr>
      <w:b/>
      <w:bCs/>
      <w:position w:val="6"/>
      <w:sz w:val="16"/>
      <w:szCs w:val="16"/>
    </w:rPr>
  </w:style>
  <w:style w:type="paragraph" w:styleId="FootnoteText">
    <w:name w:val="footnote text"/>
    <w:basedOn w:val="Normal"/>
    <w:semiHidden/>
    <w:rsid w:val="00600732"/>
    <w:pPr>
      <w:keepLines/>
      <w:spacing w:after="0"/>
      <w:ind w:left="454" w:hanging="454"/>
    </w:pPr>
    <w:rPr>
      <w:sz w:val="16"/>
      <w:szCs w:val="16"/>
    </w:rPr>
  </w:style>
  <w:style w:type="paragraph" w:customStyle="1" w:styleId="3GPPHeader">
    <w:name w:val="3GPP_Header"/>
    <w:basedOn w:val="Normal"/>
    <w:rsid w:val="00600732"/>
    <w:pPr>
      <w:tabs>
        <w:tab w:val="left" w:pos="1701"/>
        <w:tab w:val="right" w:pos="9639"/>
      </w:tabs>
      <w:spacing w:after="240"/>
    </w:pPr>
    <w:rPr>
      <w:b/>
      <w:sz w:val="24"/>
    </w:rPr>
  </w:style>
  <w:style w:type="paragraph" w:styleId="TOC9">
    <w:name w:val="toc 9"/>
    <w:basedOn w:val="TOC8"/>
    <w:semiHidden/>
    <w:rsid w:val="00600732"/>
    <w:pPr>
      <w:ind w:left="1418" w:hanging="1418"/>
    </w:pPr>
  </w:style>
  <w:style w:type="paragraph" w:styleId="TOC6">
    <w:name w:val="toc 6"/>
    <w:basedOn w:val="TOC5"/>
    <w:next w:val="Normal"/>
    <w:semiHidden/>
    <w:rsid w:val="00600732"/>
    <w:pPr>
      <w:ind w:left="1985" w:hanging="1985"/>
    </w:pPr>
  </w:style>
  <w:style w:type="paragraph" w:styleId="TOC7">
    <w:name w:val="toc 7"/>
    <w:basedOn w:val="TOC6"/>
    <w:next w:val="Normal"/>
    <w:semiHidden/>
    <w:rsid w:val="00600732"/>
    <w:pPr>
      <w:ind w:left="2268" w:hanging="2268"/>
    </w:pPr>
  </w:style>
  <w:style w:type="paragraph" w:styleId="ListBullet2">
    <w:name w:val="List Bullet 2"/>
    <w:basedOn w:val="ListBullet"/>
    <w:rsid w:val="00600732"/>
    <w:pPr>
      <w:numPr>
        <w:numId w:val="6"/>
      </w:numPr>
    </w:pPr>
  </w:style>
  <w:style w:type="paragraph" w:styleId="ListBullet">
    <w:name w:val="List Bullet"/>
    <w:basedOn w:val="BodyText"/>
    <w:rsid w:val="00600732"/>
    <w:pPr>
      <w:numPr>
        <w:numId w:val="5"/>
      </w:numPr>
    </w:pPr>
  </w:style>
  <w:style w:type="paragraph" w:styleId="ListBullet3">
    <w:name w:val="List Bullet 3"/>
    <w:basedOn w:val="ListBullet2"/>
    <w:rsid w:val="00600732"/>
    <w:pPr>
      <w:numPr>
        <w:numId w:val="7"/>
      </w:numPr>
    </w:pPr>
  </w:style>
  <w:style w:type="paragraph" w:customStyle="1" w:styleId="EQ">
    <w:name w:val="EQ"/>
    <w:basedOn w:val="Normal"/>
    <w:next w:val="Normal"/>
    <w:rsid w:val="00600732"/>
    <w:pPr>
      <w:keepLines/>
      <w:tabs>
        <w:tab w:val="center" w:pos="4536"/>
        <w:tab w:val="right" w:pos="9072"/>
      </w:tabs>
      <w:spacing w:after="180"/>
      <w:jc w:val="left"/>
    </w:pPr>
    <w:rPr>
      <w:noProof/>
      <w:lang w:eastAsia="en-US"/>
    </w:rPr>
  </w:style>
  <w:style w:type="paragraph" w:styleId="List2">
    <w:name w:val="List 2"/>
    <w:basedOn w:val="List"/>
    <w:rsid w:val="00600732"/>
    <w:pPr>
      <w:ind w:left="851"/>
    </w:pPr>
  </w:style>
  <w:style w:type="paragraph" w:styleId="List3">
    <w:name w:val="List 3"/>
    <w:basedOn w:val="List2"/>
    <w:rsid w:val="00600732"/>
    <w:pPr>
      <w:ind w:left="1135"/>
    </w:pPr>
  </w:style>
  <w:style w:type="paragraph" w:styleId="List4">
    <w:name w:val="List 4"/>
    <w:basedOn w:val="List3"/>
    <w:rsid w:val="00600732"/>
    <w:pPr>
      <w:ind w:left="1418"/>
    </w:pPr>
  </w:style>
  <w:style w:type="paragraph" w:styleId="List5">
    <w:name w:val="List 5"/>
    <w:basedOn w:val="List4"/>
    <w:rsid w:val="00600732"/>
    <w:pPr>
      <w:ind w:left="1702"/>
    </w:pPr>
  </w:style>
  <w:style w:type="paragraph" w:customStyle="1" w:styleId="EditorsNote">
    <w:name w:val="Editor's Note"/>
    <w:basedOn w:val="Normal"/>
    <w:rsid w:val="00600732"/>
    <w:pPr>
      <w:keepLines/>
      <w:spacing w:after="180"/>
      <w:ind w:left="1135" w:hanging="851"/>
      <w:jc w:val="left"/>
    </w:pPr>
    <w:rPr>
      <w:color w:val="FF0000"/>
      <w:lang w:eastAsia="en-US"/>
    </w:rPr>
  </w:style>
  <w:style w:type="paragraph" w:styleId="ListBullet4">
    <w:name w:val="List Bullet 4"/>
    <w:basedOn w:val="ListBullet3"/>
    <w:rsid w:val="00600732"/>
    <w:pPr>
      <w:numPr>
        <w:numId w:val="8"/>
      </w:numPr>
    </w:pPr>
  </w:style>
  <w:style w:type="paragraph" w:styleId="ListBullet5">
    <w:name w:val="List Bullet 5"/>
    <w:basedOn w:val="ListBullet4"/>
    <w:rsid w:val="00600732"/>
    <w:pPr>
      <w:numPr>
        <w:numId w:val="4"/>
      </w:numPr>
    </w:pPr>
  </w:style>
  <w:style w:type="paragraph" w:styleId="Footer">
    <w:name w:val="footer"/>
    <w:basedOn w:val="Header"/>
    <w:semiHidden/>
    <w:rsid w:val="00600732"/>
    <w:pPr>
      <w:jc w:val="center"/>
    </w:pPr>
    <w:rPr>
      <w:i/>
      <w:iCs/>
    </w:rPr>
  </w:style>
  <w:style w:type="paragraph" w:customStyle="1" w:styleId="Reference">
    <w:name w:val="Reference"/>
    <w:basedOn w:val="Normal"/>
    <w:rsid w:val="00600732"/>
    <w:pPr>
      <w:numPr>
        <w:numId w:val="2"/>
      </w:numPr>
    </w:pPr>
  </w:style>
  <w:style w:type="paragraph" w:styleId="BalloonText">
    <w:name w:val="Balloon Text"/>
    <w:basedOn w:val="Normal"/>
    <w:semiHidden/>
    <w:rsid w:val="00600732"/>
    <w:rPr>
      <w:rFonts w:ascii="Tahoma" w:hAnsi="Tahoma" w:cs="Tahoma"/>
      <w:sz w:val="16"/>
      <w:szCs w:val="16"/>
    </w:rPr>
  </w:style>
  <w:style w:type="character" w:styleId="PageNumber">
    <w:name w:val="page number"/>
    <w:basedOn w:val="DefaultParagraphFont"/>
    <w:semiHidden/>
    <w:rsid w:val="00600732"/>
  </w:style>
  <w:style w:type="paragraph" w:styleId="BodyText">
    <w:name w:val="Body Text"/>
    <w:basedOn w:val="Normal"/>
    <w:link w:val="BodyTextChar"/>
    <w:rsid w:val="00600732"/>
  </w:style>
  <w:style w:type="character" w:styleId="Hyperlink">
    <w:name w:val="Hyperlink"/>
    <w:uiPriority w:val="99"/>
    <w:rsid w:val="00600732"/>
    <w:rPr>
      <w:color w:val="0000FF"/>
      <w:u w:val="single"/>
      <w:lang w:val="en-GB"/>
    </w:rPr>
  </w:style>
  <w:style w:type="character" w:styleId="FollowedHyperlink">
    <w:name w:val="FollowedHyperlink"/>
    <w:semiHidden/>
    <w:rsid w:val="00600732"/>
    <w:rPr>
      <w:color w:val="FF0000"/>
      <w:u w:val="single"/>
    </w:rPr>
  </w:style>
  <w:style w:type="character" w:styleId="CommentReference">
    <w:name w:val="annotation reference"/>
    <w:semiHidden/>
    <w:rsid w:val="00600732"/>
    <w:rPr>
      <w:sz w:val="16"/>
      <w:szCs w:val="16"/>
    </w:rPr>
  </w:style>
  <w:style w:type="paragraph" w:styleId="CommentText">
    <w:name w:val="annotation text"/>
    <w:basedOn w:val="Normal"/>
    <w:semiHidden/>
    <w:rsid w:val="00600732"/>
  </w:style>
  <w:style w:type="paragraph" w:styleId="CommentSubject">
    <w:name w:val="annotation subject"/>
    <w:basedOn w:val="CommentText"/>
    <w:next w:val="CommentText"/>
    <w:semiHidden/>
    <w:rsid w:val="00600732"/>
    <w:rPr>
      <w:b/>
      <w:bCs/>
    </w:rPr>
  </w:style>
  <w:style w:type="character" w:customStyle="1" w:styleId="Heading1Char">
    <w:name w:val="Heading 1 Char"/>
    <w:link w:val="Heading1"/>
    <w:rsid w:val="00600732"/>
    <w:rPr>
      <w:rFonts w:ascii="Arial" w:hAnsi="Arial" w:cs="Arial"/>
      <w:sz w:val="36"/>
      <w:szCs w:val="36"/>
      <w:lang w:val="en-GB" w:eastAsia="zh-CN"/>
    </w:rPr>
  </w:style>
  <w:style w:type="paragraph" w:customStyle="1" w:styleId="B1">
    <w:name w:val="B1"/>
    <w:basedOn w:val="List"/>
    <w:rsid w:val="00600732"/>
    <w:pPr>
      <w:spacing w:after="180"/>
      <w:jc w:val="left"/>
    </w:pPr>
    <w:rPr>
      <w:lang w:eastAsia="en-US"/>
    </w:rPr>
  </w:style>
  <w:style w:type="paragraph" w:customStyle="1" w:styleId="B2">
    <w:name w:val="B2"/>
    <w:basedOn w:val="List2"/>
    <w:rsid w:val="00600732"/>
    <w:pPr>
      <w:spacing w:after="180"/>
      <w:jc w:val="left"/>
    </w:pPr>
    <w:rPr>
      <w:lang w:eastAsia="en-US"/>
    </w:rPr>
  </w:style>
  <w:style w:type="paragraph" w:customStyle="1" w:styleId="B3">
    <w:name w:val="B3"/>
    <w:basedOn w:val="List3"/>
    <w:rsid w:val="00600732"/>
    <w:pPr>
      <w:spacing w:after="180"/>
      <w:jc w:val="left"/>
    </w:pPr>
    <w:rPr>
      <w:lang w:eastAsia="en-US"/>
    </w:rPr>
  </w:style>
  <w:style w:type="paragraph" w:customStyle="1" w:styleId="B4">
    <w:name w:val="B4"/>
    <w:basedOn w:val="List4"/>
    <w:rsid w:val="00600732"/>
    <w:pPr>
      <w:spacing w:after="180"/>
      <w:jc w:val="left"/>
    </w:pPr>
    <w:rPr>
      <w:lang w:eastAsia="en-US"/>
    </w:rPr>
  </w:style>
  <w:style w:type="paragraph" w:customStyle="1" w:styleId="Proposal">
    <w:name w:val="Proposal"/>
    <w:basedOn w:val="Normal"/>
    <w:rsid w:val="00600732"/>
    <w:pPr>
      <w:numPr>
        <w:numId w:val="3"/>
      </w:numPr>
      <w:tabs>
        <w:tab w:val="clear" w:pos="1304"/>
        <w:tab w:val="left" w:pos="1701"/>
      </w:tabs>
      <w:ind w:left="1701" w:hanging="1701"/>
    </w:pPr>
    <w:rPr>
      <w:b/>
      <w:bCs/>
    </w:rPr>
  </w:style>
  <w:style w:type="character" w:customStyle="1" w:styleId="BodyTextChar">
    <w:name w:val="Body Text Char"/>
    <w:link w:val="BodyText"/>
    <w:rsid w:val="00600732"/>
    <w:rPr>
      <w:rFonts w:ascii="Arial" w:hAnsi="Arial"/>
      <w:lang w:val="en-GB" w:eastAsia="zh-CN"/>
    </w:rPr>
  </w:style>
  <w:style w:type="paragraph" w:customStyle="1" w:styleId="B5">
    <w:name w:val="B5"/>
    <w:basedOn w:val="List5"/>
    <w:rsid w:val="00600732"/>
    <w:pPr>
      <w:spacing w:after="180"/>
      <w:jc w:val="left"/>
    </w:pPr>
    <w:rPr>
      <w:lang w:eastAsia="en-US"/>
    </w:rPr>
  </w:style>
  <w:style w:type="paragraph" w:customStyle="1" w:styleId="EX">
    <w:name w:val="EX"/>
    <w:basedOn w:val="Normal"/>
    <w:rsid w:val="00600732"/>
    <w:pPr>
      <w:keepLines/>
      <w:spacing w:after="180"/>
      <w:ind w:left="1702" w:hanging="1418"/>
      <w:jc w:val="left"/>
    </w:pPr>
    <w:rPr>
      <w:lang w:eastAsia="en-US"/>
    </w:rPr>
  </w:style>
  <w:style w:type="paragraph" w:customStyle="1" w:styleId="EW">
    <w:name w:val="EW"/>
    <w:basedOn w:val="EX"/>
    <w:rsid w:val="00600732"/>
    <w:pPr>
      <w:spacing w:after="0"/>
    </w:pPr>
  </w:style>
  <w:style w:type="paragraph" w:customStyle="1" w:styleId="TAL">
    <w:name w:val="TAL"/>
    <w:basedOn w:val="Normal"/>
    <w:rsid w:val="00600732"/>
    <w:pPr>
      <w:keepNext/>
      <w:keepLines/>
      <w:spacing w:after="0"/>
      <w:jc w:val="left"/>
    </w:pPr>
    <w:rPr>
      <w:sz w:val="18"/>
      <w:lang w:eastAsia="en-US"/>
    </w:rPr>
  </w:style>
  <w:style w:type="paragraph" w:customStyle="1" w:styleId="TAC">
    <w:name w:val="TAC"/>
    <w:basedOn w:val="TAL"/>
    <w:rsid w:val="00600732"/>
    <w:pPr>
      <w:jc w:val="center"/>
    </w:pPr>
  </w:style>
  <w:style w:type="paragraph" w:customStyle="1" w:styleId="TAH">
    <w:name w:val="TAH"/>
    <w:basedOn w:val="TAC"/>
    <w:rsid w:val="00600732"/>
    <w:rPr>
      <w:b/>
    </w:rPr>
  </w:style>
  <w:style w:type="paragraph" w:customStyle="1" w:styleId="TAN">
    <w:name w:val="TAN"/>
    <w:basedOn w:val="TAL"/>
    <w:rsid w:val="00600732"/>
    <w:pPr>
      <w:ind w:left="851" w:hanging="851"/>
    </w:pPr>
  </w:style>
  <w:style w:type="paragraph" w:customStyle="1" w:styleId="TAR">
    <w:name w:val="TAR"/>
    <w:basedOn w:val="TAL"/>
    <w:rsid w:val="00600732"/>
    <w:pPr>
      <w:jc w:val="right"/>
    </w:pPr>
  </w:style>
  <w:style w:type="paragraph" w:customStyle="1" w:styleId="TH">
    <w:name w:val="TH"/>
    <w:basedOn w:val="Normal"/>
    <w:rsid w:val="00600732"/>
    <w:pPr>
      <w:keepNext/>
      <w:keepLines/>
      <w:spacing w:before="60" w:after="180"/>
      <w:jc w:val="center"/>
    </w:pPr>
    <w:rPr>
      <w:b/>
      <w:lang w:eastAsia="en-US"/>
    </w:rPr>
  </w:style>
  <w:style w:type="paragraph" w:customStyle="1" w:styleId="TF">
    <w:name w:val="TF"/>
    <w:basedOn w:val="TH"/>
    <w:rsid w:val="00600732"/>
    <w:pPr>
      <w:keepNext w:val="0"/>
      <w:spacing w:before="0" w:after="240"/>
    </w:pPr>
  </w:style>
  <w:style w:type="paragraph" w:customStyle="1" w:styleId="TT">
    <w:name w:val="TT"/>
    <w:basedOn w:val="Heading1"/>
    <w:next w:val="Normal"/>
    <w:rsid w:val="00600732"/>
    <w:pPr>
      <w:numPr>
        <w:numId w:val="0"/>
      </w:numPr>
      <w:ind w:left="1134" w:hanging="1134"/>
      <w:outlineLvl w:val="9"/>
    </w:pPr>
    <w:rPr>
      <w:rFonts w:cs="Times New Roman"/>
      <w:szCs w:val="20"/>
      <w:lang w:eastAsia="en-US"/>
    </w:rPr>
  </w:style>
  <w:style w:type="paragraph" w:customStyle="1" w:styleId="ZA">
    <w:name w:val="ZA"/>
    <w:rsid w:val="006007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07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07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07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0732"/>
  </w:style>
  <w:style w:type="paragraph" w:customStyle="1" w:styleId="ZH">
    <w:name w:val="ZH"/>
    <w:rsid w:val="006007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07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0732"/>
    <w:pPr>
      <w:framePr w:hRule="auto" w:wrap="notBeside" w:y="852"/>
    </w:pPr>
    <w:rPr>
      <w:i w:val="0"/>
      <w:sz w:val="40"/>
    </w:rPr>
  </w:style>
  <w:style w:type="paragraph" w:customStyle="1" w:styleId="ZU">
    <w:name w:val="ZU"/>
    <w:rsid w:val="006007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0732"/>
    <w:pPr>
      <w:framePr w:wrap="notBeside" w:y="16161"/>
    </w:pPr>
  </w:style>
  <w:style w:type="paragraph" w:customStyle="1" w:styleId="FP">
    <w:name w:val="FP"/>
    <w:basedOn w:val="Normal"/>
    <w:rsid w:val="00600732"/>
    <w:pPr>
      <w:spacing w:after="0"/>
      <w:jc w:val="left"/>
    </w:pPr>
    <w:rPr>
      <w:lang w:eastAsia="en-US"/>
    </w:rPr>
  </w:style>
  <w:style w:type="paragraph" w:customStyle="1" w:styleId="Observation">
    <w:name w:val="Observation"/>
    <w:basedOn w:val="Proposal"/>
    <w:qFormat/>
    <w:rsid w:val="00600732"/>
    <w:pPr>
      <w:numPr>
        <w:numId w:val="13"/>
      </w:numPr>
      <w:ind w:left="1701" w:hanging="1701"/>
    </w:pPr>
  </w:style>
  <w:style w:type="paragraph" w:styleId="TableofFigures">
    <w:name w:val="table of figures"/>
    <w:basedOn w:val="Normal"/>
    <w:next w:val="Normal"/>
    <w:uiPriority w:val="99"/>
    <w:rsid w:val="00600732"/>
    <w:pPr>
      <w:ind w:left="1418" w:hanging="1418"/>
      <w:jc w:val="left"/>
    </w:pPr>
    <w:rPr>
      <w:b/>
    </w:rPr>
  </w:style>
  <w:style w:type="paragraph" w:customStyle="1" w:styleId="Doc-text2">
    <w:name w:val="Doc-text2"/>
    <w:basedOn w:val="Normal"/>
    <w:link w:val="Doc-text2Char"/>
    <w:qFormat/>
    <w:rsid w:val="0060073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00732"/>
    <w:rPr>
      <w:rFonts w:ascii="Arial" w:eastAsia="MS Mincho" w:hAnsi="Arial"/>
      <w:szCs w:val="24"/>
      <w:lang w:val="en-GB" w:eastAsia="en-GB"/>
    </w:rPr>
  </w:style>
  <w:style w:type="paragraph" w:styleId="ListParagraph">
    <w:name w:val="List Paragraph"/>
    <w:basedOn w:val="Normal"/>
    <w:uiPriority w:val="34"/>
    <w:qFormat/>
    <w:rsid w:val="006007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5NUHHDQN7SK2-1476151046-14852</_dlc_DocId>
    <_dlc_DocIdUrl xmlns="f166a696-7b5b-4ccd-9f0c-ffde0cceec81">
      <Url>https://ericsson.sharepoint.com/sites/star/_layouts/15/DocIdRedir.aspx?ID=5NUHHDQN7SK2-1476151046-14852</Url>
      <Description>5NUHHDQN7SK2-1476151046-14852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1CF3C-2048-4609-8BF9-D8C75DF7B21E}">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63D90CB-5C8D-4026-BF34-80ADD21183A9}">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d8762117-8292-4133-b1c7-eab5c6487cfd"/>
    <ds:schemaRef ds:uri="611109f9-ed58-4498-a270-1fb2086a5321"/>
    <ds:schemaRef ds:uri="http://purl.org/dc/elements/1.1/"/>
    <ds:schemaRef ds:uri="f166a696-7b5b-4ccd-9f0c-ffde0cceec81"/>
    <ds:schemaRef ds:uri="http://purl.org/dc/terms/"/>
  </ds:schemaRefs>
</ds:datastoreItem>
</file>

<file path=customXml/itemProps5.xml><?xml version="1.0" encoding="utf-8"?>
<ds:datastoreItem xmlns:ds="http://schemas.openxmlformats.org/officeDocument/2006/customXml" ds:itemID="{39A89AA2-615B-4D2A-AFFB-8F523A3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34F71D22-2585-4B7B-92A2-2CC66F80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576</TotalTime>
  <Pages>3</Pages>
  <Words>1620</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2017-10-27T11:14:00Z</dcterms:created>
  <dcterms:modified xsi:type="dcterms:W3CDTF">2018-01-10T12:35:00Z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e5b290e0-f4ff-4425-bc95-cdb9c018a1d2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